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255CF99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10</w:t>
      </w:r>
      <w:r w:rsidR="00AC34AB">
        <w:t>8</w:t>
      </w:r>
      <w:r w:rsidR="00D242A6">
        <w:t>-e</w:t>
      </w:r>
      <w:r w:rsidRPr="00CE0424">
        <w:tab/>
      </w:r>
      <w:r w:rsidR="00DA4F98" w:rsidRPr="00DA4F98">
        <w:rPr>
          <w:sz w:val="32"/>
          <w:szCs w:val="32"/>
        </w:rPr>
        <w:t>R1-2202282</w:t>
      </w:r>
    </w:p>
    <w:p w14:paraId="62CC9869" w14:textId="4E3E8A35" w:rsidR="00E90E49" w:rsidRPr="00CE0424" w:rsidRDefault="00A30565" w:rsidP="00311702">
      <w:pPr>
        <w:pStyle w:val="3GPPHeader"/>
      </w:pPr>
      <w:r>
        <w:t xml:space="preserve">e-Meeting, </w:t>
      </w:r>
      <w:r w:rsidR="00AC34AB">
        <w:t>February</w:t>
      </w:r>
      <w:r>
        <w:t xml:space="preserve"> </w:t>
      </w:r>
      <w:r w:rsidR="00AC34AB">
        <w:t>21</w:t>
      </w:r>
      <w:r w:rsidR="00AC34AB" w:rsidRPr="00AC34AB">
        <w:rPr>
          <w:vertAlign w:val="superscript"/>
        </w:rPr>
        <w:t>st</w:t>
      </w:r>
      <w:r w:rsidR="00AC34AB">
        <w:t xml:space="preserve"> – March 3</w:t>
      </w:r>
      <w:r w:rsidR="00AC34AB" w:rsidRPr="00AC34AB">
        <w:rPr>
          <w:vertAlign w:val="superscript"/>
        </w:rPr>
        <w:t>rd</w:t>
      </w:r>
      <w:r>
        <w:t>, 202</w:t>
      </w:r>
      <w:r w:rsidR="0057586F">
        <w:t>2</w:t>
      </w:r>
      <w:r>
        <w:t xml:space="preserve"> </w:t>
      </w:r>
    </w:p>
    <w:p w14:paraId="5DFFF159" w14:textId="77777777" w:rsidR="00E90E49" w:rsidRPr="00CE0424" w:rsidRDefault="00E90E49" w:rsidP="00357380">
      <w:pPr>
        <w:pStyle w:val="3GPPHeader"/>
      </w:pPr>
    </w:p>
    <w:p w14:paraId="7A0A51EB" w14:textId="590B982F"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C4E2A">
        <w:rPr>
          <w:sz w:val="22"/>
          <w:szCs w:val="22"/>
          <w:lang w:val="en-US"/>
        </w:rPr>
        <w:t>8.1</w:t>
      </w:r>
      <w:r w:rsidR="00AC34AB">
        <w:rPr>
          <w:sz w:val="22"/>
          <w:szCs w:val="22"/>
          <w:lang w:val="en-US"/>
        </w:rPr>
        <w:t>6</w:t>
      </w:r>
      <w:r w:rsidR="004C4E2A">
        <w:rPr>
          <w:sz w:val="22"/>
          <w:szCs w:val="22"/>
          <w:lang w:val="en-US"/>
        </w:rPr>
        <w:t>.1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E4F0A32"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Discussion o</w:t>
      </w:r>
      <w:r w:rsidR="00A155E9">
        <w:rPr>
          <w:sz w:val="22"/>
          <w:szCs w:val="22"/>
        </w:rPr>
        <w:t>n</w:t>
      </w:r>
      <w:r w:rsidR="00D242A6">
        <w:rPr>
          <w:sz w:val="22"/>
          <w:szCs w:val="22"/>
        </w:rPr>
        <w:t xml:space="preserve"> UE features for FeMIMO</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F63AAC8" w14:textId="354F14BA" w:rsidR="00477768" w:rsidRDefault="00D83542" w:rsidP="00CE0424">
      <w:pPr>
        <w:pStyle w:val="BodyText"/>
      </w:pPr>
      <w:r>
        <w:t xml:space="preserve">In this contribution, we discuss the UE features for </w:t>
      </w:r>
      <w:r w:rsidR="00E75172">
        <w:t>f</w:t>
      </w:r>
      <w:r>
        <w:t>eMIMO.</w:t>
      </w:r>
      <w:r w:rsidR="00523CBA">
        <w:t xml:space="preserve"> We also </w:t>
      </w:r>
      <w:r w:rsidR="00E87DA2">
        <w:t>recall</w:t>
      </w:r>
      <w:r w:rsidR="00523CBA">
        <w:t xml:space="preserve"> the RAN2 </w:t>
      </w:r>
      <w:r w:rsidR="00E87DA2">
        <w:t>LS “G</w:t>
      </w:r>
      <w:r w:rsidR="00523CBA">
        <w:t>uidelines on UE capability definitions</w:t>
      </w:r>
      <w:r w:rsidR="00E87DA2">
        <w:t>”</w:t>
      </w:r>
      <w:r w:rsidR="00523CBA">
        <w:t xml:space="preserve"> in section 3</w:t>
      </w:r>
      <w:r w:rsidR="00474EC7">
        <w:t xml:space="preserve"> to raise RAN1 attention on the expectation from RAN2.</w:t>
      </w:r>
    </w:p>
    <w:p w14:paraId="3A145F93" w14:textId="0F62980D" w:rsidR="009256D2" w:rsidRPr="003432BE" w:rsidRDefault="009256D2" w:rsidP="00CE0424">
      <w:pPr>
        <w:pStyle w:val="BodyText"/>
        <w:rPr>
          <w:b/>
          <w:bCs/>
          <w:color w:val="FF0000"/>
        </w:rPr>
      </w:pPr>
      <w:r w:rsidRPr="009B50E0">
        <w:rPr>
          <w:b/>
          <w:color w:val="FF0000"/>
          <w:highlight w:val="yellow"/>
        </w:rPr>
        <w:t xml:space="preserve">We’d </w:t>
      </w:r>
      <w:r w:rsidR="009F3977" w:rsidRPr="009B50E0">
        <w:rPr>
          <w:b/>
          <w:color w:val="FF0000"/>
          <w:highlight w:val="yellow"/>
        </w:rPr>
        <w:t xml:space="preserve">like to highlight that one RAN1 agreement </w:t>
      </w:r>
      <w:r w:rsidR="008754CE" w:rsidRPr="009B50E0">
        <w:rPr>
          <w:b/>
          <w:color w:val="FF0000"/>
          <w:highlight w:val="yellow"/>
        </w:rPr>
        <w:t xml:space="preserve">related to SRS </w:t>
      </w:r>
      <w:r w:rsidR="0073239A" w:rsidRPr="009B50E0">
        <w:rPr>
          <w:b/>
          <w:color w:val="FF0000"/>
          <w:highlight w:val="yellow"/>
        </w:rPr>
        <w:t xml:space="preserve">which should have a UE feature is currently missing and </w:t>
      </w:r>
      <w:r w:rsidR="0073239A" w:rsidRPr="009B50E0">
        <w:rPr>
          <w:b/>
          <w:color w:val="FF0000"/>
          <w:highlight w:val="yellow"/>
          <w:u w:val="single"/>
        </w:rPr>
        <w:t>needs to be added.</w:t>
      </w:r>
      <w:r w:rsidR="0073239A" w:rsidRPr="009B50E0">
        <w:rPr>
          <w:b/>
          <w:color w:val="FF0000"/>
          <w:highlight w:val="yellow"/>
        </w:rPr>
        <w:t xml:space="preserve"> See</w:t>
      </w:r>
      <w:r w:rsidR="003432BE" w:rsidRPr="009B50E0">
        <w:rPr>
          <w:b/>
          <w:color w:val="FF0000"/>
          <w:highlight w:val="yellow"/>
        </w:rPr>
        <w:t xml:space="preserve"> Section </w:t>
      </w:r>
      <w:r w:rsidR="0073239A" w:rsidRPr="009B50E0">
        <w:rPr>
          <w:b/>
          <w:color w:val="FF0000"/>
          <w:highlight w:val="yellow"/>
        </w:rPr>
        <w:t xml:space="preserve"> </w:t>
      </w:r>
      <w:r w:rsidR="003432BE" w:rsidRPr="009B50E0">
        <w:rPr>
          <w:b/>
          <w:color w:val="FF0000"/>
          <w:highlight w:val="yellow"/>
        </w:rPr>
        <w:fldChar w:fldCharType="begin"/>
      </w:r>
      <w:r w:rsidR="003432BE" w:rsidRPr="009B50E0">
        <w:rPr>
          <w:b/>
          <w:color w:val="FF0000"/>
          <w:highlight w:val="yellow"/>
        </w:rPr>
        <w:instrText xml:space="preserve"> REF _Ref95463878 \h  \* MERGEFORMAT </w:instrText>
      </w:r>
      <w:r w:rsidR="003432BE" w:rsidRPr="009B50E0">
        <w:rPr>
          <w:b/>
          <w:color w:val="FF0000"/>
          <w:highlight w:val="yellow"/>
        </w:rPr>
      </w:r>
      <w:r w:rsidR="003432BE" w:rsidRPr="009B50E0">
        <w:rPr>
          <w:b/>
          <w:color w:val="FF0000"/>
          <w:highlight w:val="yellow"/>
        </w:rPr>
        <w:fldChar w:fldCharType="separate"/>
      </w:r>
      <w:r w:rsidR="003432BE" w:rsidRPr="0067517F">
        <w:rPr>
          <w:b/>
          <w:color w:val="FF0000"/>
          <w:highlight w:val="yellow"/>
        </w:rPr>
        <w:t>2.4</w:t>
      </w:r>
      <w:r w:rsidR="003432BE" w:rsidRPr="0067517F">
        <w:rPr>
          <w:b/>
          <w:color w:val="FF0000"/>
          <w:highlight w:val="yellow"/>
        </w:rPr>
        <w:tab/>
        <w:t>SRS</w:t>
      </w:r>
      <w:r w:rsidR="003432BE" w:rsidRPr="009B50E0">
        <w:rPr>
          <w:b/>
          <w:color w:val="FF0000"/>
          <w:highlight w:val="yellow"/>
        </w:rPr>
        <w:fldChar w:fldCharType="end"/>
      </w:r>
    </w:p>
    <w:p w14:paraId="35DAE8A8" w14:textId="54EECDC6" w:rsidR="000D63C2" w:rsidRPr="00CE0424" w:rsidRDefault="000D63C2" w:rsidP="00CE0424">
      <w:pPr>
        <w:pStyle w:val="BodyText"/>
      </w:pPr>
      <w:r>
        <w:t>The current UE feature list is included in the Appendix.</w:t>
      </w:r>
    </w:p>
    <w:p w14:paraId="6D9BA07B" w14:textId="30BF3BD6" w:rsidR="004000E8" w:rsidRDefault="00230D18" w:rsidP="00CE0424">
      <w:pPr>
        <w:pStyle w:val="Heading1"/>
      </w:pPr>
      <w:bookmarkStart w:id="0" w:name="_Ref178064866"/>
      <w:r>
        <w:t>2</w:t>
      </w:r>
      <w:r>
        <w:tab/>
      </w:r>
      <w:r w:rsidR="004000E8" w:rsidRPr="00CE0424">
        <w:t>Discussion</w:t>
      </w:r>
      <w:bookmarkEnd w:id="0"/>
    </w:p>
    <w:p w14:paraId="7BD672F4" w14:textId="6EC4EC89" w:rsidR="00994E1D" w:rsidRPr="00016F14" w:rsidRDefault="00230D18" w:rsidP="00994E1D">
      <w:pPr>
        <w:pStyle w:val="Heading2"/>
      </w:pPr>
      <w:r>
        <w:t>2.1</w:t>
      </w:r>
      <w:r w:rsidR="00994E1D">
        <w:tab/>
        <w:t>Enhancements to multi-beam operation</w:t>
      </w:r>
    </w:p>
    <w:p w14:paraId="727F9DE3" w14:textId="4DC7CBCB" w:rsidR="00F3279D" w:rsidRDefault="003C71EC" w:rsidP="003C71EC">
      <w:pPr>
        <w:pStyle w:val="BodyText"/>
      </w:pPr>
      <w:r>
        <w:t xml:space="preserve">The work in the multi-beam agenda targets to develop a more </w:t>
      </w:r>
      <w:r w:rsidR="00841E18">
        <w:t xml:space="preserve">efficient </w:t>
      </w:r>
      <w:r>
        <w:t xml:space="preserve">TCI framework. </w:t>
      </w:r>
      <w:r w:rsidR="00841E18">
        <w:t xml:space="preserve">Unnecessary flexible configurations are removed, and the </w:t>
      </w:r>
      <w:r w:rsidR="00967FCD">
        <w:t>signalling</w:t>
      </w:r>
      <w:r>
        <w:t xml:space="preserve"> mechanisms </w:t>
      </w:r>
      <w:r w:rsidR="00841E18">
        <w:t xml:space="preserve">for the critical parts are streamlined. </w:t>
      </w:r>
      <w:r w:rsidR="00DC643D">
        <w:t>However, this work has led to that some Rel-15/16 functionality has been replicated</w:t>
      </w:r>
      <w:r w:rsidR="00423034">
        <w:t xml:space="preserve">, and based on this replicated functionality, enhancements have been added. </w:t>
      </w:r>
    </w:p>
    <w:p w14:paraId="3A3806F7" w14:textId="4E2994C4" w:rsidR="00DC643D" w:rsidRDefault="00423034" w:rsidP="003C71EC">
      <w:pPr>
        <w:pStyle w:val="BodyText"/>
      </w:pPr>
      <w:r>
        <w:t xml:space="preserve">It may be tempting to define a basic level of functionality that contains </w:t>
      </w:r>
      <w:r w:rsidR="009A4DF2">
        <w:t xml:space="preserve">only </w:t>
      </w:r>
      <w:r>
        <w:t>the replicated functionality. This would bring the Rel-17 TCI framework on par with the Rel</w:t>
      </w:r>
      <w:r w:rsidR="00DB5F53">
        <w:t xml:space="preserve">-15/16 </w:t>
      </w:r>
      <w:r w:rsidR="009A4DF2">
        <w:t xml:space="preserve">functionality </w:t>
      </w:r>
      <w:r w:rsidR="00DB5F53">
        <w:t>and would lead to a functional feature. However, there is no incentive for an operator to deploy only the replicated functionality</w:t>
      </w:r>
      <w:r w:rsidR="00106ABB">
        <w:t>, and there is no incentive for a NW vendor to implement only the replicated functionality:</w:t>
      </w:r>
    </w:p>
    <w:p w14:paraId="7A2E823A" w14:textId="01301316" w:rsidR="00106ABB" w:rsidRDefault="00106ABB" w:rsidP="00106ABB">
      <w:pPr>
        <w:pStyle w:val="Observation"/>
      </w:pPr>
      <w:bookmarkStart w:id="1" w:name="_Ref92210217"/>
      <w:bookmarkStart w:id="2" w:name="_Toc95752760"/>
      <w:r>
        <w:t>There is no incentive for a NW vendor to implement only the parts of the Rel-17 TCI framework that replicated the Rel-15/16 functionality.</w:t>
      </w:r>
      <w:bookmarkEnd w:id="1"/>
      <w:bookmarkEnd w:id="2"/>
    </w:p>
    <w:p w14:paraId="452766D8" w14:textId="62E8797B" w:rsidR="00106ABB" w:rsidRDefault="00106ABB" w:rsidP="00106ABB">
      <w:pPr>
        <w:pStyle w:val="BodyText"/>
      </w:pPr>
      <w:r>
        <w:t xml:space="preserve">Based on </w:t>
      </w:r>
      <w:r>
        <w:fldChar w:fldCharType="begin"/>
      </w:r>
      <w:r>
        <w:instrText xml:space="preserve"> REF _Ref92210217 \r \h </w:instrText>
      </w:r>
      <w:r>
        <w:fldChar w:fldCharType="separate"/>
      </w:r>
      <w:r w:rsidR="00943FB9">
        <w:t>Observation 1</w:t>
      </w:r>
      <w:r>
        <w:fldChar w:fldCharType="end"/>
      </w:r>
      <w:r>
        <w:t>, we conclude that a UE that supports the Rel-17 TCI framework must also support enhancements on top of the replicated functionality:</w:t>
      </w:r>
    </w:p>
    <w:p w14:paraId="373A2AAA" w14:textId="79322102" w:rsidR="00106ABB" w:rsidRDefault="00106ABB" w:rsidP="00CA0581">
      <w:pPr>
        <w:pStyle w:val="Observation"/>
      </w:pPr>
      <w:bookmarkStart w:id="3" w:name="_Toc95752761"/>
      <w:r>
        <w:t>A UE that supports the Rel-17 TCI framework must support enhancements relative the Rel-15/16 TCI framework: it is not sufficient to support only the replicated functionality.</w:t>
      </w:r>
      <w:bookmarkEnd w:id="3"/>
      <w:r>
        <w:t xml:space="preserve"> </w:t>
      </w:r>
    </w:p>
    <w:p w14:paraId="31E9192B" w14:textId="1E45254E" w:rsidR="00F3279D" w:rsidRDefault="00106ABB" w:rsidP="003C71EC">
      <w:pPr>
        <w:pStyle w:val="BodyText"/>
      </w:pPr>
      <w:r>
        <w:t xml:space="preserve">To reiterate: no NW will implement </w:t>
      </w:r>
      <w:r w:rsidRPr="00106ABB">
        <w:rPr>
          <w:i/>
          <w:iCs/>
        </w:rPr>
        <w:t>only</w:t>
      </w:r>
      <w:r>
        <w:t xml:space="preserve"> the duplicated functionality.</w:t>
      </w:r>
      <w:r w:rsidR="00593353">
        <w:t xml:space="preserve"> There is no point that a UE only implements and advertises support for the replicated functionality. This would be a useless paper product. </w:t>
      </w:r>
    </w:p>
    <w:p w14:paraId="424DE83C" w14:textId="7E4E8191" w:rsidR="00106ABB" w:rsidRDefault="00106ABB" w:rsidP="003C71EC">
      <w:pPr>
        <w:pStyle w:val="BodyText"/>
      </w:pPr>
      <w:r>
        <w:t>A UE that supports the Rel-17 TCI framework would thus have to also support enhancements. Overall, the Rel-17 TCI framework supports two main performance enhancements:</w:t>
      </w:r>
    </w:p>
    <w:p w14:paraId="24CD95A2" w14:textId="790091FD" w:rsidR="00106ABB" w:rsidRDefault="00106ABB" w:rsidP="009D63B4">
      <w:pPr>
        <w:pStyle w:val="BodyText"/>
        <w:numPr>
          <w:ilvl w:val="0"/>
          <w:numId w:val="27"/>
        </w:numPr>
      </w:pPr>
      <w:r>
        <w:t>DCI-based TCI state update for all channels</w:t>
      </w:r>
    </w:p>
    <w:p w14:paraId="25ED7FBD" w14:textId="11D8E0C0" w:rsidR="00106ABB" w:rsidRDefault="00106ABB" w:rsidP="009D63B4">
      <w:pPr>
        <w:pStyle w:val="BodyText"/>
        <w:numPr>
          <w:ilvl w:val="0"/>
          <w:numId w:val="27"/>
        </w:numPr>
      </w:pPr>
      <w:r>
        <w:t>Inter-cell beam management</w:t>
      </w:r>
    </w:p>
    <w:p w14:paraId="18CB59D2" w14:textId="5ED0B2B9" w:rsidR="00EC6329" w:rsidRDefault="00EC6329" w:rsidP="003C71EC">
      <w:pPr>
        <w:pStyle w:val="BodyText"/>
      </w:pPr>
      <w:r>
        <w:lastRenderedPageBreak/>
        <w:t xml:space="preserve">To make the Rel-17 TCI framework attractive </w:t>
      </w:r>
      <w:r w:rsidR="00522D86">
        <w:t xml:space="preserve">for an operator </w:t>
      </w:r>
      <w:r>
        <w:t>to deploy an</w:t>
      </w:r>
      <w:r w:rsidR="00522D86">
        <w:t xml:space="preserve">d attractive for a NW vendor to </w:t>
      </w:r>
      <w:r>
        <w:t>implement</w:t>
      </w:r>
      <w:r w:rsidR="00522D86">
        <w:t>, the basic level of UE support should include both DCI-based TCI state update and inter-cell beam management:</w:t>
      </w:r>
    </w:p>
    <w:p w14:paraId="07653F39" w14:textId="45632A9C" w:rsidR="00522D86" w:rsidRDefault="00522D86" w:rsidP="00522D86">
      <w:pPr>
        <w:pStyle w:val="Proposal"/>
      </w:pPr>
      <w:bookmarkStart w:id="4" w:name="_Ref92211877"/>
      <w:bookmarkStart w:id="5" w:name="_Toc95752676"/>
      <w:r>
        <w:t xml:space="preserve">A UE that supports the Rel-17 TCI framework should support both </w:t>
      </w:r>
      <w:r w:rsidR="003B025A">
        <w:t>DCI-based TCI state update and inter-cell beam management.</w:t>
      </w:r>
      <w:bookmarkEnd w:id="4"/>
      <w:bookmarkEnd w:id="5"/>
    </w:p>
    <w:p w14:paraId="086689B4" w14:textId="2F3FFEDB" w:rsidR="003B025A" w:rsidRDefault="00057551" w:rsidP="003B025A">
      <w:pPr>
        <w:pStyle w:val="BodyText"/>
      </w:pPr>
      <w:r>
        <w:t xml:space="preserve">The support described in </w:t>
      </w:r>
      <w:r>
        <w:fldChar w:fldCharType="begin"/>
      </w:r>
      <w:r>
        <w:instrText xml:space="preserve"> REF _Ref92211877 \r \h </w:instrText>
      </w:r>
      <w:r>
        <w:fldChar w:fldCharType="separate"/>
      </w:r>
      <w:r w:rsidR="00943FB9">
        <w:t>Proposal 1</w:t>
      </w:r>
      <w:r>
        <w:fldChar w:fldCharType="end"/>
      </w:r>
      <w:r>
        <w:t xml:space="preserve"> </w:t>
      </w:r>
      <w:r w:rsidR="00593353">
        <w:t>c</w:t>
      </w:r>
      <w:r>
        <w:t xml:space="preserve">ould be on a minimum level: for example, DCI-based TCI state update requires that the UE supports two active TCI states – but not more than that. Inter-cell beam management would require that the UE can measure on SSBs associated with one PCI different from the serving cell PCI – but not more than one. </w:t>
      </w:r>
      <w:r w:rsidR="008F44C8">
        <w:t xml:space="preserve">More advanced UEs could then </w:t>
      </w:r>
      <w:r w:rsidR="00753E78">
        <w:t>advertise larger values for these capabilities.</w:t>
      </w:r>
    </w:p>
    <w:p w14:paraId="77CDA58A" w14:textId="763D684A" w:rsidR="00593353" w:rsidRDefault="000D7789" w:rsidP="000D7789">
      <w:pPr>
        <w:pStyle w:val="Heading3"/>
      </w:pPr>
      <w:r>
        <w:t>2.1.1</w:t>
      </w:r>
      <w:r>
        <w:tab/>
      </w:r>
      <w:r w:rsidR="00CC65B4">
        <w:t>FG 23-1</w:t>
      </w:r>
      <w:r w:rsidR="005F5AEE">
        <w:t>-1</w:t>
      </w:r>
    </w:p>
    <w:p w14:paraId="638D39F0" w14:textId="70E1CE95" w:rsidR="005470EB" w:rsidRDefault="000D63C2" w:rsidP="000D63C2">
      <w:pPr>
        <w:pStyle w:val="BodyText"/>
      </w:pPr>
      <w:r>
        <w:t xml:space="preserve">During </w:t>
      </w:r>
      <w:r w:rsidR="005F5AEE">
        <w:t xml:space="preserve">RAN1#107bis-e, several new agreements were made, and captured into the placeholder FG 23-1-1. This placeholder still contains </w:t>
      </w:r>
      <w:r w:rsidR="009C6363">
        <w:t xml:space="preserve">a few </w:t>
      </w:r>
      <w:r w:rsidR="005F5AEE">
        <w:t xml:space="preserve">highlighted items, </w:t>
      </w:r>
      <w:r w:rsidR="009C6363">
        <w:t>which</w:t>
      </w:r>
      <w:r w:rsidR="005F5AEE">
        <w:t xml:space="preserve"> we will address </w:t>
      </w:r>
      <w:r w:rsidR="009C6363">
        <w:t>in this section</w:t>
      </w:r>
      <w:r w:rsidR="005F5AEE">
        <w:t>.</w:t>
      </w:r>
    </w:p>
    <w:p w14:paraId="60E3752D" w14:textId="1A279B42" w:rsidR="005F5AEE" w:rsidRDefault="005F5AEE" w:rsidP="000D63C2">
      <w:pPr>
        <w:pStyle w:val="BodyText"/>
      </w:pPr>
      <w:r>
        <w:t xml:space="preserve">The first proposal addresses the name of the feature group. In line with </w:t>
      </w:r>
      <w:r>
        <w:fldChar w:fldCharType="begin"/>
      </w:r>
      <w:r>
        <w:instrText xml:space="preserve"> REF _Ref92211877 \r \h </w:instrText>
      </w:r>
      <w:r>
        <w:fldChar w:fldCharType="separate"/>
      </w:r>
      <w:r w:rsidR="00943FB9">
        <w:t>Proposal 1</w:t>
      </w:r>
      <w:r>
        <w:fldChar w:fldCharType="end"/>
      </w:r>
      <w:r>
        <w:t xml:space="preserve">, we propose to remove the highlighting </w:t>
      </w:r>
      <w:r w:rsidR="00EA2496">
        <w:t>and brackets in the feature group name, to clarify that the components are applicable</w:t>
      </w:r>
      <w:r w:rsidR="00661D39">
        <w:t xml:space="preserve"> to both intra-cell and inter-cell beam operation:</w:t>
      </w:r>
    </w:p>
    <w:p w14:paraId="2FF25366" w14:textId="50763172" w:rsidR="00EA2496" w:rsidRDefault="00EA2496" w:rsidP="00EA2496">
      <w:pPr>
        <w:pStyle w:val="Proposal"/>
      </w:pPr>
      <w:bookmarkStart w:id="6" w:name="_Toc95752677"/>
      <w:r>
        <w:t xml:space="preserve">Remove the highlighting and brackets </w:t>
      </w:r>
      <w:r w:rsidR="00661D39">
        <w:t>in the feature group name</w:t>
      </w:r>
      <w:r w:rsidR="00D44FB3">
        <w:t xml:space="preserve"> for FG 23-1-1</w:t>
      </w:r>
      <w:r w:rsidR="00661D39">
        <w:t>.</w:t>
      </w:r>
      <w:bookmarkEnd w:id="6"/>
    </w:p>
    <w:p w14:paraId="2DBFE6AA" w14:textId="397853FA" w:rsidR="00EE28A4" w:rsidRDefault="00EE28A4" w:rsidP="00661D39">
      <w:pPr>
        <w:pStyle w:val="BodyText"/>
      </w:pPr>
      <w:r>
        <w:t xml:space="preserve">In the agreed list of features, component 1 includes the basic functionality for the Rel-17 TCI framework. </w:t>
      </w:r>
      <w:r w:rsidR="00661D39">
        <w:t>The next highlighted issue is related to wh</w:t>
      </w:r>
      <w:r>
        <w:t xml:space="preserve">ich additional </w:t>
      </w:r>
      <w:r w:rsidR="00661D39">
        <w:t xml:space="preserve">components should be </w:t>
      </w:r>
      <w:r>
        <w:t xml:space="preserve">included in the basic functionality. Again, referring to </w:t>
      </w:r>
      <w:r>
        <w:fldChar w:fldCharType="begin"/>
      </w:r>
      <w:r>
        <w:instrText xml:space="preserve"> REF _Ref92211877 \r \h </w:instrText>
      </w:r>
      <w:r>
        <w:fldChar w:fldCharType="separate"/>
      </w:r>
      <w:r w:rsidR="00943FB9">
        <w:t>Proposal 1</w:t>
      </w:r>
      <w:r>
        <w:fldChar w:fldCharType="end"/>
      </w:r>
      <w:r>
        <w:t>, we propose to include the DCI-based TCI state update, i.e., component 8, in the basic functionality. Also, we prefer to include component 2 (Common multi-CC TCI update and activation) in the basic functionality:</w:t>
      </w:r>
    </w:p>
    <w:p w14:paraId="00581D3C" w14:textId="38E70AE9" w:rsidR="00EE28A4" w:rsidRDefault="00EE28A4" w:rsidP="00EE28A4">
      <w:pPr>
        <w:pStyle w:val="Proposal"/>
      </w:pPr>
      <w:bookmarkStart w:id="7" w:name="_Toc95752678"/>
      <w:r>
        <w:t xml:space="preserve">Include component </w:t>
      </w:r>
      <w:r w:rsidR="00AA34C3">
        <w:t>2</w:t>
      </w:r>
      <w:r>
        <w:t xml:space="preserve"> and 8 as part of the basic functionality</w:t>
      </w:r>
      <w:r w:rsidR="00D44FB3">
        <w:t xml:space="preserve"> in FG 23-1-1</w:t>
      </w:r>
      <w:r>
        <w:t>.</w:t>
      </w:r>
      <w:bookmarkEnd w:id="7"/>
    </w:p>
    <w:p w14:paraId="4F92C185" w14:textId="1224F715" w:rsidR="00AA34C3" w:rsidRDefault="00AA34C3" w:rsidP="00AA34C3">
      <w:pPr>
        <w:pStyle w:val="BodyText"/>
      </w:pPr>
      <w:r>
        <w:t>This means that components 3, 7 and 11 are not included in the basic functionality and will be signalled separately. Of course, “numerical” capabilities must also be signalled separately.</w:t>
      </w:r>
    </w:p>
    <w:p w14:paraId="00F845E3" w14:textId="77CA1388" w:rsidR="00AA34C3" w:rsidRDefault="00AA34C3" w:rsidP="00AA34C3">
      <w:pPr>
        <w:pStyle w:val="BodyText"/>
      </w:pPr>
      <w:r>
        <w:t>In components 4, 5 and 5a, the text “[in a band][in a band combination]” are highlighted. This would see to refer to the type, and should be removed from the component</w:t>
      </w:r>
      <w:r w:rsidR="00684D8C">
        <w:t xml:space="preserve"> description</w:t>
      </w:r>
      <w:r>
        <w:t>:</w:t>
      </w:r>
    </w:p>
    <w:p w14:paraId="075DD23A" w14:textId="79E9A518" w:rsidR="00AA34C3" w:rsidRDefault="00AA34C3" w:rsidP="00AA34C3">
      <w:pPr>
        <w:pStyle w:val="Proposal"/>
      </w:pPr>
      <w:bookmarkStart w:id="8" w:name="_Toc95752679"/>
      <w:r>
        <w:t>Remove “[in a band][in a band combination]” from the description for component 4, 5 and 5a</w:t>
      </w:r>
      <w:r w:rsidR="00D44FB3">
        <w:t xml:space="preserve"> in FG 23-1-1</w:t>
      </w:r>
      <w:r>
        <w:t>.</w:t>
      </w:r>
      <w:bookmarkEnd w:id="8"/>
    </w:p>
    <w:p w14:paraId="54DEBFE7" w14:textId="6960170A" w:rsidR="00684D8C" w:rsidRDefault="00684D8C" w:rsidP="00AA34C3">
      <w:pPr>
        <w:pStyle w:val="BodyText"/>
      </w:pPr>
      <w:r>
        <w:t>The type is a separate discussion, and here we prefer that to define the UE feature per band, in accordance with the RAN2 guidance.</w:t>
      </w:r>
    </w:p>
    <w:p w14:paraId="2F27A531" w14:textId="45086218" w:rsidR="00AA34C3" w:rsidRDefault="00AA34C3" w:rsidP="00AA34C3">
      <w:pPr>
        <w:pStyle w:val="BodyText"/>
      </w:pPr>
      <w:r>
        <w:t>Component 4 should match how the NW configures TCI states, which is per BWP. Hence</w:t>
      </w:r>
      <w:r w:rsidR="00684D8C">
        <w:t>, in the description of component 4, “per BWP” should be included.</w:t>
      </w:r>
    </w:p>
    <w:p w14:paraId="6DA8037D" w14:textId="6E012901" w:rsidR="00684D8C" w:rsidRDefault="00684D8C" w:rsidP="00AA34C3">
      <w:pPr>
        <w:pStyle w:val="BodyText"/>
      </w:pPr>
      <w:r>
        <w:t xml:space="preserve">Component 6 is the UE feature that corresponds to the RRC parameter </w:t>
      </w:r>
      <w:r w:rsidRPr="00684D8C">
        <w:rPr>
          <w:i/>
          <w:iCs/>
        </w:rPr>
        <w:t>beamAppTime-r17</w:t>
      </w:r>
      <w:r>
        <w:t>. The description is correct, and hence we propose to remove the brackets and highlighting:</w:t>
      </w:r>
    </w:p>
    <w:p w14:paraId="3D8EF10B" w14:textId="39BA4C85" w:rsidR="00684D8C" w:rsidRDefault="00684D8C" w:rsidP="00684D8C">
      <w:pPr>
        <w:pStyle w:val="Proposal"/>
      </w:pPr>
      <w:bookmarkStart w:id="9" w:name="_Toc95752680"/>
      <w:r>
        <w:t>Remove the brackets and highlighting in component 6</w:t>
      </w:r>
      <w:r w:rsidR="00D44FB3">
        <w:t xml:space="preserve"> in FG 23-1-1</w:t>
      </w:r>
      <w:r>
        <w:t>.</w:t>
      </w:r>
      <w:bookmarkEnd w:id="9"/>
    </w:p>
    <w:p w14:paraId="2DBD7BE9" w14:textId="14EB5F9C" w:rsidR="00684D8C" w:rsidRDefault="00684D8C" w:rsidP="00684D8C">
      <w:pPr>
        <w:pStyle w:val="BodyText"/>
      </w:pPr>
      <w:r>
        <w:t xml:space="preserve">In component 8, some highlighting remains. As we see it, the highlighted text is unnecessary, and we would prefer to remove it: it only makes the component difficult to understand. </w:t>
      </w:r>
    </w:p>
    <w:p w14:paraId="3506A68C" w14:textId="2AC9C666" w:rsidR="00CE4A57" w:rsidRDefault="00684D8C" w:rsidP="00684D8C">
      <w:pPr>
        <w:pStyle w:val="BodyText"/>
      </w:pPr>
      <w:r>
        <w:t xml:space="preserve">The next highlighting refers to components 9, 12 and 13, all of which refers to the functionality where TCI states are only defined in one PDSCH-Config across several CCs and BWPs. In PDSCH-Configs where no TCI states are defined, a pointer to another CC/BWP is included. The UE would then instead use the TCI states configured in the PDSCH-Config in that other CC/BWP. After some offline discussion during RA1#107bis-e, </w:t>
      </w:r>
      <w:r w:rsidR="00CE4A57">
        <w:t>a proposal was formulated which would replace components 9, 12 and 13. Thus we propose</w:t>
      </w:r>
    </w:p>
    <w:p w14:paraId="2998857B" w14:textId="61CE6994" w:rsidR="00684D8C" w:rsidRPr="00CE4A57" w:rsidRDefault="00CE4A57" w:rsidP="00684D8C">
      <w:pPr>
        <w:pStyle w:val="Proposal"/>
      </w:pPr>
      <w:bookmarkStart w:id="10" w:name="_Toc95752681"/>
      <w:r>
        <w:t xml:space="preserve">Replace components 9, 12 and 13 </w:t>
      </w:r>
      <w:r w:rsidR="00D44FB3">
        <w:t xml:space="preserve">in FG 23-1-1 </w:t>
      </w:r>
      <w:r>
        <w:t>with the following component:</w:t>
      </w:r>
      <w:r>
        <w:br/>
      </w:r>
      <w:r>
        <w:br/>
      </w:r>
      <w:r w:rsidR="00684D8C" w:rsidRPr="00CE4A57">
        <w:rPr>
          <w:rStyle w:val="Strong"/>
          <w:rFonts w:cs="Arial"/>
          <w:b/>
          <w:bCs/>
          <w:lang w:val="en-US"/>
        </w:rPr>
        <w:t>Support PDSCH-Config which contains a reference to another CC/BWP, in which the PDSCH-Config contains the TCI state list.</w:t>
      </w:r>
      <w:bookmarkEnd w:id="10"/>
    </w:p>
    <w:p w14:paraId="5B45800C" w14:textId="3DA3AA86" w:rsidR="00684D8C" w:rsidRPr="00CE4A57" w:rsidRDefault="00684D8C" w:rsidP="00684D8C">
      <w:pPr>
        <w:pStyle w:val="ListParagraph"/>
        <w:numPr>
          <w:ilvl w:val="0"/>
          <w:numId w:val="45"/>
        </w:numPr>
        <w:overflowPunct/>
        <w:autoSpaceDE/>
        <w:autoSpaceDN/>
        <w:adjustRightInd/>
        <w:spacing w:before="100" w:beforeAutospacing="1" w:after="100" w:afterAutospacing="1"/>
        <w:textAlignment w:val="auto"/>
        <w:rPr>
          <w:rStyle w:val="Strong"/>
          <w:rFonts w:ascii="Arial" w:hAnsi="Arial" w:cs="Arial"/>
          <w:sz w:val="20"/>
          <w:szCs w:val="20"/>
          <w:lang w:val="en-US"/>
        </w:rPr>
      </w:pPr>
      <w:r w:rsidRPr="00CE4A57">
        <w:rPr>
          <w:rStyle w:val="Strong"/>
          <w:rFonts w:ascii="Arial" w:hAnsi="Arial" w:cs="Arial"/>
          <w:sz w:val="20"/>
          <w:szCs w:val="20"/>
          <w:lang w:val="en-US"/>
        </w:rPr>
        <w:t xml:space="preserve">If support, UE also reports the maximum number of PDSCH-Configs containing TCI states if any PDSCH-Config contains a reference to another CC/BWP </w:t>
      </w:r>
    </w:p>
    <w:p w14:paraId="4AD1B444" w14:textId="4987344C" w:rsidR="00CE4A57" w:rsidRDefault="00CE4A57" w:rsidP="00CE4A57">
      <w:pPr>
        <w:pStyle w:val="BodyText"/>
        <w:rPr>
          <w:lang w:val="en-US"/>
        </w:rPr>
      </w:pPr>
      <w:r>
        <w:rPr>
          <w:lang w:val="en-US"/>
        </w:rPr>
        <w:t>Now turning to component 10, which proposes to introduce a limitation on the total number of CCs configured with BFR. For this component, there is no relation to the Rel-17 TCI framework. The motivation that was brought forward was that this component would change the interpretation of a Rel-16 feature. This will not work: the NW will not check Rel-17 UE features to enable Rel-16 features. If necessary, a Rel-16 CR could be considered. In any case, component 10 should be removed:</w:t>
      </w:r>
    </w:p>
    <w:p w14:paraId="62EE19BB" w14:textId="2FADE5C9" w:rsidR="00CE4A57" w:rsidRPr="00684D8C" w:rsidRDefault="00CE4A57" w:rsidP="00CE4A57">
      <w:pPr>
        <w:pStyle w:val="Proposal"/>
        <w:rPr>
          <w:lang w:val="en-US"/>
        </w:rPr>
      </w:pPr>
      <w:bookmarkStart w:id="11" w:name="_Toc95752682"/>
      <w:r>
        <w:rPr>
          <w:lang w:val="en-US"/>
        </w:rPr>
        <w:t xml:space="preserve">Remove component </w:t>
      </w:r>
      <w:r w:rsidR="002E5322">
        <w:rPr>
          <w:lang w:val="en-US"/>
        </w:rPr>
        <w:t xml:space="preserve">10 </w:t>
      </w:r>
      <w:r w:rsidR="00D44FB3">
        <w:t xml:space="preserve">in FG 23-1-1 </w:t>
      </w:r>
      <w:r w:rsidR="002E5322">
        <w:rPr>
          <w:lang w:val="en-US"/>
        </w:rPr>
        <w:t>since</w:t>
      </w:r>
      <w:r>
        <w:rPr>
          <w:lang w:val="en-US"/>
        </w:rPr>
        <w:t xml:space="preserve"> this is not related to the Rel-17 TCI framework.</w:t>
      </w:r>
      <w:bookmarkEnd w:id="11"/>
    </w:p>
    <w:p w14:paraId="5F1D7FBD" w14:textId="4FCE1E0C" w:rsidR="00684D8C" w:rsidRDefault="00CE4A57" w:rsidP="00684D8C">
      <w:pPr>
        <w:pStyle w:val="BodyText"/>
      </w:pPr>
      <w:r>
        <w:t>The final highlighted component is component 14. There is no need for this component since component 6 provides the required information. Component 14 can be removed.</w:t>
      </w:r>
    </w:p>
    <w:p w14:paraId="037D9E21" w14:textId="1A04B177" w:rsidR="00CE4A57" w:rsidRDefault="00CE4A57" w:rsidP="00684D8C">
      <w:pPr>
        <w:pStyle w:val="BodyText"/>
      </w:pPr>
      <w:r>
        <w:t xml:space="preserve">Summing up, </w:t>
      </w:r>
      <w:r w:rsidR="00B763A7">
        <w:t>we propose the following modification of the components in the 23-1-1 placeholder: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7"/>
      </w:tblGrid>
      <w:tr w:rsidR="00B763A7" w:rsidRPr="00B24F5E" w14:paraId="3CEA7DF4" w14:textId="77777777" w:rsidTr="00B37351">
        <w:trPr>
          <w:trHeight w:val="20"/>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2704A95C" w14:textId="77777777" w:rsidR="00B763A7" w:rsidRPr="002E5322" w:rsidRDefault="00B763A7" w:rsidP="00F632F5">
            <w:pPr>
              <w:pStyle w:val="TAL"/>
              <w:rPr>
                <w:rFonts w:cs="Arial"/>
                <w:color w:val="000000" w:themeColor="text1"/>
                <w:szCs w:val="18"/>
                <w:lang w:eastAsia="zh-CN"/>
              </w:rPr>
            </w:pPr>
            <w:r w:rsidRPr="002E5322">
              <w:rPr>
                <w:rFonts w:cs="Arial"/>
                <w:color w:val="000000" w:themeColor="text1"/>
                <w:szCs w:val="18"/>
                <w:lang w:eastAsia="zh-CN"/>
              </w:rPr>
              <w:t xml:space="preserve">Unified TCI </w:t>
            </w:r>
            <w:r w:rsidRPr="002E5322">
              <w:rPr>
                <w:rFonts w:cs="Arial"/>
                <w:strike/>
                <w:color w:val="FF0000"/>
                <w:szCs w:val="18"/>
                <w:lang w:eastAsia="zh-CN"/>
              </w:rPr>
              <w:t>[</w:t>
            </w:r>
            <w:r w:rsidRPr="002E5322">
              <w:rPr>
                <w:rFonts w:cs="Arial"/>
                <w:color w:val="FF0000"/>
                <w:szCs w:val="18"/>
                <w:lang w:eastAsia="zh-CN"/>
              </w:rPr>
              <w:t>with joint DL/UL TCI update</w:t>
            </w:r>
            <w:r w:rsidRPr="002E5322">
              <w:rPr>
                <w:rFonts w:cs="Arial"/>
                <w:strike/>
                <w:color w:val="FF0000"/>
                <w:szCs w:val="18"/>
                <w:lang w:eastAsia="zh-CN"/>
              </w:rPr>
              <w:t>]</w:t>
            </w:r>
            <w:r w:rsidRPr="002E5322">
              <w:rPr>
                <w:rFonts w:cs="Arial"/>
                <w:color w:val="FF0000"/>
                <w:szCs w:val="18"/>
                <w:lang w:eastAsia="zh-CN"/>
              </w:rPr>
              <w:t xml:space="preserve"> </w:t>
            </w:r>
            <w:r w:rsidRPr="002E5322">
              <w:rPr>
                <w:rFonts w:cs="Arial"/>
                <w:color w:val="000000" w:themeColor="text1"/>
                <w:szCs w:val="18"/>
                <w:lang w:eastAsia="zh-CN"/>
              </w:rPr>
              <w:t xml:space="preserve">for intra- </w:t>
            </w:r>
            <w:r w:rsidRPr="002E5322">
              <w:rPr>
                <w:rFonts w:cs="Arial"/>
                <w:strike/>
                <w:color w:val="FF0000"/>
                <w:szCs w:val="18"/>
                <w:highlight w:val="yellow"/>
                <w:lang w:eastAsia="zh-CN"/>
              </w:rPr>
              <w:t>[</w:t>
            </w:r>
            <w:r w:rsidRPr="002E5322">
              <w:rPr>
                <w:rFonts w:cs="Arial"/>
                <w:color w:val="FF0000"/>
                <w:szCs w:val="18"/>
                <w:lang w:eastAsia="zh-CN"/>
              </w:rPr>
              <w:t>and inter-cell</w:t>
            </w:r>
            <w:r w:rsidRPr="002E5322">
              <w:rPr>
                <w:rFonts w:cs="Arial"/>
                <w:strike/>
                <w:color w:val="FF0000"/>
                <w:szCs w:val="18"/>
                <w:lang w:eastAsia="zh-CN"/>
              </w:rPr>
              <w:t>]</w:t>
            </w:r>
            <w:r w:rsidRPr="002E5322">
              <w:rPr>
                <w:rFonts w:cs="Arial"/>
                <w:color w:val="FF0000"/>
                <w:szCs w:val="18"/>
                <w:lang w:eastAsia="zh-CN"/>
              </w:rPr>
              <w:t xml:space="preserve"> </w:t>
            </w:r>
            <w:r w:rsidRPr="002E5322">
              <w:rPr>
                <w:rFonts w:cs="Arial"/>
                <w:color w:val="000000" w:themeColor="text1"/>
                <w:szCs w:val="18"/>
                <w:lang w:eastAsia="zh-CN"/>
              </w:rPr>
              <w:t>beam management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8E1FC1F" w14:textId="77777777" w:rsidR="00B763A7" w:rsidRPr="002E5322" w:rsidRDefault="00B763A7" w:rsidP="002E5322">
            <w:pPr>
              <w:pStyle w:val="ListParagraph"/>
              <w:numPr>
                <w:ilvl w:val="0"/>
                <w:numId w:val="37"/>
              </w:numPr>
              <w:overflowPunct/>
              <w:autoSpaceDE/>
              <w:autoSpaceDN/>
              <w:adjustRightInd/>
              <w:snapToGrid w:val="0"/>
              <w:contextualSpacing/>
              <w:jc w:val="both"/>
              <w:textAlignment w:val="auto"/>
              <w:rPr>
                <w:rFonts w:ascii="Arial" w:hAnsi="Arial" w:cs="Arial"/>
                <w:color w:val="000000" w:themeColor="text1"/>
                <w:sz w:val="18"/>
                <w:szCs w:val="18"/>
              </w:rPr>
            </w:pPr>
            <w:r w:rsidRPr="002E5322">
              <w:rPr>
                <w:rFonts w:ascii="Arial" w:hAnsi="Arial" w:cs="Arial"/>
                <w:color w:val="000000" w:themeColor="text1"/>
                <w:sz w:val="18"/>
                <w:szCs w:val="18"/>
              </w:rPr>
              <w:t>Joint DL/UL TCI update with their components: (configuration mechanism, QCL rules, applicable source and target signals)</w:t>
            </w:r>
          </w:p>
          <w:p w14:paraId="109218F7" w14:textId="77777777" w:rsidR="00B763A7" w:rsidRPr="002E5322" w:rsidRDefault="00B763A7" w:rsidP="00F632F5">
            <w:pPr>
              <w:pStyle w:val="ListParagraph"/>
              <w:overflowPunct/>
              <w:autoSpaceDE/>
              <w:autoSpaceDN/>
              <w:adjustRightInd/>
              <w:snapToGrid w:val="0"/>
              <w:ind w:left="357"/>
              <w:contextualSpacing/>
              <w:jc w:val="both"/>
              <w:textAlignment w:val="auto"/>
              <w:rPr>
                <w:rFonts w:ascii="Arial" w:hAnsi="Arial" w:cs="Arial"/>
                <w:color w:val="000000" w:themeColor="text1"/>
                <w:sz w:val="18"/>
                <w:szCs w:val="18"/>
              </w:rPr>
            </w:pPr>
          </w:p>
          <w:p w14:paraId="4FD47E31" w14:textId="77777777" w:rsidR="00B763A7" w:rsidRPr="002E5322" w:rsidRDefault="00B763A7" w:rsidP="00F632F5">
            <w:pPr>
              <w:snapToGrid w:val="0"/>
              <w:spacing w:after="0" w:line="259" w:lineRule="auto"/>
              <w:rPr>
                <w:rFonts w:ascii="Arial" w:hAnsi="Arial" w:cs="Arial"/>
                <w:strike/>
                <w:color w:val="FF0000"/>
                <w:sz w:val="18"/>
                <w:szCs w:val="18"/>
              </w:rPr>
            </w:pPr>
            <w:r w:rsidRPr="002E5322">
              <w:rPr>
                <w:rFonts w:ascii="Arial" w:hAnsi="Arial" w:cs="Arial"/>
                <w:strike/>
                <w:color w:val="FF0000"/>
                <w:sz w:val="18"/>
                <w:szCs w:val="18"/>
              </w:rPr>
              <w:t>FFS: whether to include the following components 2-14 into this FG or one or more separate FGs</w:t>
            </w:r>
          </w:p>
          <w:p w14:paraId="25F9FC10" w14:textId="77777777" w:rsidR="00B763A7" w:rsidRPr="002E5322" w:rsidRDefault="00B763A7" w:rsidP="00F632F5">
            <w:pPr>
              <w:snapToGrid w:val="0"/>
              <w:spacing w:after="0" w:line="259" w:lineRule="auto"/>
              <w:rPr>
                <w:rFonts w:ascii="Arial" w:hAnsi="Arial" w:cs="Arial"/>
                <w:strike/>
                <w:color w:val="FF0000"/>
                <w:sz w:val="18"/>
                <w:szCs w:val="18"/>
              </w:rPr>
            </w:pPr>
            <w:r w:rsidRPr="002E5322">
              <w:rPr>
                <w:rFonts w:ascii="Arial" w:hAnsi="Arial" w:cs="Arial"/>
                <w:strike/>
                <w:color w:val="FF0000"/>
                <w:sz w:val="18"/>
                <w:szCs w:val="18"/>
              </w:rPr>
              <w:t>FFS: Whether basic FGs are defined, and if so, which components are basic FGs, i.e., a UE that supports FG 23-1-1 must also support said basic FGs</w:t>
            </w:r>
          </w:p>
          <w:p w14:paraId="0247B8A0" w14:textId="77777777" w:rsidR="00B763A7" w:rsidRPr="002E5322" w:rsidRDefault="00B763A7" w:rsidP="00F632F5">
            <w:pPr>
              <w:snapToGrid w:val="0"/>
              <w:spacing w:after="0" w:line="259" w:lineRule="auto"/>
              <w:rPr>
                <w:rFonts w:ascii="Arial" w:hAnsi="Arial" w:cs="Arial"/>
                <w:strike/>
                <w:color w:val="FF0000"/>
                <w:sz w:val="18"/>
                <w:szCs w:val="18"/>
              </w:rPr>
            </w:pPr>
            <w:r w:rsidRPr="002E5322">
              <w:rPr>
                <w:rFonts w:ascii="Arial" w:hAnsi="Arial" w:cs="Arial"/>
                <w:strike/>
                <w:color w:val="FF0000"/>
                <w:sz w:val="18"/>
                <w:szCs w:val="18"/>
              </w:rPr>
              <w:t>FFS: basic FGs for UEs supporting CA</w:t>
            </w:r>
          </w:p>
          <w:p w14:paraId="14827831" w14:textId="77777777" w:rsidR="00B763A7" w:rsidRPr="002E5322" w:rsidRDefault="00B763A7" w:rsidP="00F632F5">
            <w:pPr>
              <w:snapToGrid w:val="0"/>
              <w:spacing w:after="0" w:line="259" w:lineRule="auto"/>
              <w:rPr>
                <w:rFonts w:ascii="Arial" w:hAnsi="Arial" w:cs="Arial"/>
                <w:strike/>
                <w:color w:val="FF0000"/>
                <w:sz w:val="18"/>
                <w:szCs w:val="18"/>
              </w:rPr>
            </w:pPr>
            <w:r w:rsidRPr="002E5322">
              <w:rPr>
                <w:rFonts w:ascii="Arial" w:hAnsi="Arial" w:cs="Arial"/>
                <w:strike/>
                <w:color w:val="FF0000"/>
                <w:sz w:val="18"/>
                <w:szCs w:val="18"/>
              </w:rPr>
              <w:t xml:space="preserve">FFS: separate FGs for inter/intra/joint/separate </w:t>
            </w:r>
          </w:p>
          <w:p w14:paraId="6C49ADC4"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jc w:val="both"/>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Common multi-CC TCI update and activation </w:t>
            </w:r>
          </w:p>
          <w:p w14:paraId="619C315C"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jc w:val="both"/>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For PUCCH, PUSCH, and SRS, association between TCI state and UL PC settings except for PL RS </w:t>
            </w:r>
          </w:p>
          <w:p w14:paraId="401E8BAF"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The maximum number of configured joint TCI states </w:t>
            </w:r>
            <w:r w:rsidRPr="002E5322">
              <w:rPr>
                <w:rFonts w:ascii="Arial" w:hAnsi="Arial" w:cs="Arial"/>
                <w:strike/>
                <w:color w:val="000000" w:themeColor="text1"/>
                <w:sz w:val="18"/>
                <w:szCs w:val="18"/>
              </w:rPr>
              <w:t>[</w:t>
            </w:r>
            <w:r w:rsidRPr="002E5322">
              <w:rPr>
                <w:rFonts w:ascii="Arial" w:hAnsi="Arial" w:cs="Arial"/>
                <w:color w:val="000000" w:themeColor="text1"/>
                <w:sz w:val="18"/>
                <w:szCs w:val="18"/>
              </w:rPr>
              <w:t xml:space="preserve">per BWP </w:t>
            </w:r>
            <w:r w:rsidRPr="002E5322">
              <w:rPr>
                <w:rFonts w:ascii="Arial" w:hAnsi="Arial" w:cs="Arial"/>
                <w:strike/>
                <w:color w:val="FF0000"/>
                <w:sz w:val="18"/>
                <w:szCs w:val="18"/>
              </w:rPr>
              <w:t>per CC]</w:t>
            </w:r>
            <w:r w:rsidRPr="002E5322">
              <w:rPr>
                <w:rFonts w:ascii="Arial" w:hAnsi="Arial" w:cs="Arial"/>
                <w:color w:val="FF0000"/>
                <w:sz w:val="18"/>
                <w:szCs w:val="18"/>
              </w:rPr>
              <w:t xml:space="preserve"> </w:t>
            </w:r>
            <w:r w:rsidRPr="002E5322">
              <w:rPr>
                <w:rFonts w:ascii="Arial" w:hAnsi="Arial" w:cs="Arial"/>
                <w:strike/>
                <w:color w:val="FF0000"/>
                <w:sz w:val="18"/>
                <w:szCs w:val="18"/>
              </w:rPr>
              <w:t>[in a band] [in a band combination]</w:t>
            </w:r>
          </w:p>
          <w:p w14:paraId="6EE19CAD"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The maximum number of MAC-CE activated joint TCI states across all CCs </w:t>
            </w:r>
            <w:r w:rsidRPr="002E5322">
              <w:rPr>
                <w:rFonts w:ascii="Arial" w:hAnsi="Arial" w:cs="Arial"/>
                <w:strike/>
                <w:color w:val="FF0000"/>
                <w:sz w:val="18"/>
                <w:szCs w:val="18"/>
              </w:rPr>
              <w:t>[in a band] [in a band combination]</w:t>
            </w:r>
            <w:r w:rsidRPr="002E5322">
              <w:rPr>
                <w:rFonts w:ascii="Arial" w:hAnsi="Arial" w:cs="Arial"/>
                <w:color w:val="000000" w:themeColor="text1"/>
                <w:sz w:val="18"/>
                <w:szCs w:val="18"/>
              </w:rPr>
              <w:br/>
              <w:t xml:space="preserve">a) The maximum number of MAC-CE activated joint TCI states per CC </w:t>
            </w:r>
            <w:r w:rsidRPr="002E5322">
              <w:rPr>
                <w:rFonts w:ascii="Arial" w:hAnsi="Arial" w:cs="Arial"/>
                <w:strike/>
                <w:color w:val="FF0000"/>
                <w:sz w:val="18"/>
                <w:szCs w:val="18"/>
              </w:rPr>
              <w:t>[in a band] [in a band combination]</w:t>
            </w:r>
          </w:p>
          <w:p w14:paraId="60448C76"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jc w:val="both"/>
              <w:textAlignment w:val="auto"/>
              <w:rPr>
                <w:rFonts w:ascii="Arial" w:hAnsi="Arial" w:cs="Arial"/>
                <w:color w:val="FF0000"/>
                <w:sz w:val="18"/>
                <w:szCs w:val="18"/>
              </w:rPr>
            </w:pPr>
            <w:r w:rsidRPr="002E5322">
              <w:rPr>
                <w:rFonts w:ascii="Arial" w:hAnsi="Arial" w:cs="Arial"/>
                <w:strike/>
                <w:color w:val="FF0000"/>
                <w:sz w:val="18"/>
                <w:szCs w:val="18"/>
              </w:rPr>
              <w:t>[</w:t>
            </w:r>
            <w:r w:rsidRPr="002E5322">
              <w:rPr>
                <w:rFonts w:ascii="Arial" w:hAnsi="Arial" w:cs="Arial"/>
                <w:color w:val="FF0000"/>
                <w:sz w:val="18"/>
                <w:szCs w:val="18"/>
              </w:rPr>
              <w:t>The minimum beam application time between PUCCH of ACK and the first slot in Y symbols per SCS</w:t>
            </w:r>
            <w:r w:rsidRPr="002E5322">
              <w:rPr>
                <w:rFonts w:ascii="Arial" w:hAnsi="Arial" w:cs="Arial"/>
                <w:strike/>
                <w:color w:val="FF0000"/>
                <w:sz w:val="18"/>
                <w:szCs w:val="18"/>
              </w:rPr>
              <w:t>]</w:t>
            </w:r>
          </w:p>
          <w:p w14:paraId="40CD6F32"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jc w:val="both"/>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Beam misalignment between the DL source RS in the TCI state to provide spatial relation indication and the PL-RS </w:t>
            </w:r>
          </w:p>
          <w:p w14:paraId="242FB352"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TCI state indication </w:t>
            </w:r>
            <w:r w:rsidRPr="002E5322">
              <w:rPr>
                <w:rFonts w:ascii="Arial" w:hAnsi="Arial" w:cs="Arial"/>
                <w:strike/>
                <w:color w:val="FF0000"/>
                <w:sz w:val="18"/>
                <w:szCs w:val="18"/>
              </w:rPr>
              <w:t>[mode]</w:t>
            </w:r>
            <w:r w:rsidRPr="002E5322">
              <w:rPr>
                <w:rFonts w:ascii="Arial" w:hAnsi="Arial" w:cs="Arial"/>
                <w:color w:val="000000" w:themeColor="text1"/>
                <w:sz w:val="18"/>
                <w:szCs w:val="18"/>
              </w:rPr>
              <w:t xml:space="preserve">: update and activation </w:t>
            </w:r>
            <w:r w:rsidRPr="002E5322">
              <w:rPr>
                <w:rFonts w:ascii="Arial" w:hAnsi="Arial" w:cs="Arial"/>
                <w:strike/>
                <w:color w:val="FF0000"/>
                <w:sz w:val="18"/>
                <w:szCs w:val="18"/>
              </w:rPr>
              <w:t>[in case of updates]</w:t>
            </w:r>
            <w:r w:rsidRPr="002E5322">
              <w:rPr>
                <w:rFonts w:ascii="Arial" w:hAnsi="Arial" w:cs="Arial"/>
                <w:strike/>
                <w:color w:val="000000" w:themeColor="text1"/>
                <w:sz w:val="18"/>
                <w:szCs w:val="18"/>
              </w:rPr>
              <w:br/>
            </w:r>
            <w:r w:rsidRPr="002E5322">
              <w:rPr>
                <w:rFonts w:ascii="Arial" w:hAnsi="Arial" w:cs="Arial"/>
                <w:color w:val="000000" w:themeColor="text1"/>
                <w:sz w:val="18"/>
                <w:szCs w:val="18"/>
              </w:rPr>
              <w:t xml:space="preserve">a) MAC CE based TCI state indication </w:t>
            </w:r>
            <w:r w:rsidRPr="002E5322">
              <w:rPr>
                <w:rFonts w:ascii="Arial" w:hAnsi="Arial" w:cs="Arial"/>
                <w:strike/>
                <w:color w:val="FF0000"/>
                <w:sz w:val="18"/>
                <w:szCs w:val="18"/>
              </w:rPr>
              <w:t>[for one active TCI state]</w:t>
            </w:r>
            <w:r w:rsidRPr="002E5322">
              <w:rPr>
                <w:rFonts w:ascii="Arial" w:hAnsi="Arial" w:cs="Arial"/>
                <w:color w:val="000000" w:themeColor="text1"/>
                <w:sz w:val="18"/>
                <w:szCs w:val="18"/>
              </w:rPr>
              <w:br/>
              <w:t>b) MAC-CE+DCI-based TCI state indication (use of DCI formats 1_1/1_2 with DL assignment)</w:t>
            </w:r>
            <w:r w:rsidRPr="002E5322">
              <w:rPr>
                <w:rFonts w:ascii="Arial" w:hAnsi="Arial" w:cs="Arial"/>
                <w:color w:val="000000" w:themeColor="text1"/>
                <w:sz w:val="18"/>
                <w:szCs w:val="18"/>
              </w:rPr>
              <w:br/>
              <w:t>c) MAC-CE+DCI-based TCI state indication (use of DCI formats 1_1/1_2 without DL assignment)</w:t>
            </w:r>
          </w:p>
          <w:p w14:paraId="25B01B9C" w14:textId="77777777" w:rsidR="002E5322" w:rsidRPr="002E5322" w:rsidRDefault="002E5322" w:rsidP="002E5322">
            <w:pPr>
              <w:pStyle w:val="Proposal"/>
              <w:numPr>
                <w:ilvl w:val="0"/>
                <w:numId w:val="37"/>
              </w:numPr>
              <w:rPr>
                <w:rFonts w:cs="Arial"/>
                <w:b w:val="0"/>
                <w:bCs w:val="0"/>
                <w:color w:val="FF0000"/>
                <w:sz w:val="18"/>
                <w:szCs w:val="18"/>
              </w:rPr>
            </w:pPr>
            <w:bookmarkStart w:id="12" w:name="_Toc95752683"/>
            <w:r w:rsidRPr="002E5322">
              <w:rPr>
                <w:rStyle w:val="Strong"/>
                <w:rFonts w:cs="Arial"/>
                <w:color w:val="FF0000"/>
                <w:sz w:val="18"/>
                <w:szCs w:val="18"/>
                <w:lang w:val="en-US"/>
              </w:rPr>
              <w:t>Support PDSCH-Config which contains a reference to another CC/BWP, in which the PDSCH-Config contains the TCI state list.</w:t>
            </w:r>
            <w:bookmarkEnd w:id="12"/>
          </w:p>
          <w:p w14:paraId="54FF28AE" w14:textId="0A6541C6" w:rsidR="00B763A7" w:rsidRPr="002E5322" w:rsidRDefault="002E5322" w:rsidP="002E5322">
            <w:pPr>
              <w:pStyle w:val="ListParagraph"/>
              <w:numPr>
                <w:ilvl w:val="1"/>
                <w:numId w:val="37"/>
              </w:numPr>
              <w:overflowPunct/>
              <w:autoSpaceDE/>
              <w:autoSpaceDN/>
              <w:adjustRightInd/>
              <w:spacing w:before="100" w:beforeAutospacing="1" w:after="100" w:afterAutospacing="1"/>
              <w:textAlignment w:val="auto"/>
              <w:rPr>
                <w:rFonts w:ascii="Arial" w:hAnsi="Arial" w:cs="Arial"/>
                <w:color w:val="FF0000"/>
                <w:sz w:val="18"/>
                <w:szCs w:val="18"/>
                <w:lang w:val="en-US"/>
              </w:rPr>
            </w:pPr>
            <w:r w:rsidRPr="002E5322">
              <w:rPr>
                <w:rStyle w:val="Strong"/>
                <w:rFonts w:ascii="Arial" w:hAnsi="Arial" w:cs="Arial"/>
                <w:b w:val="0"/>
                <w:bCs w:val="0"/>
                <w:color w:val="FF0000"/>
                <w:sz w:val="18"/>
                <w:szCs w:val="18"/>
                <w:lang w:val="en-US"/>
              </w:rPr>
              <w:t xml:space="preserve">If support, UE also reports the maximum number of PDSCH-Configs containing TCI states if any PDSCH-Config contains a reference to another CC/BWP </w:t>
            </w:r>
            <w:r w:rsidRPr="002E5322">
              <w:rPr>
                <w:rFonts w:ascii="Arial" w:hAnsi="Arial" w:cs="Arial"/>
                <w:color w:val="FF0000"/>
                <w:sz w:val="18"/>
                <w:szCs w:val="18"/>
              </w:rPr>
              <w:br/>
            </w:r>
            <w:r w:rsidR="00B763A7" w:rsidRPr="002E5322">
              <w:rPr>
                <w:rFonts w:ascii="Arial" w:hAnsi="Arial" w:cs="Arial"/>
                <w:strike/>
                <w:color w:val="FF0000"/>
                <w:sz w:val="18"/>
                <w:szCs w:val="18"/>
              </w:rPr>
              <w:t>Reference BWP/CC configured with reference TCI state pool shared by a set of BWP/CC</w:t>
            </w:r>
            <w:r w:rsidR="00B763A7" w:rsidRPr="002E5322">
              <w:rPr>
                <w:rFonts w:ascii="Arial" w:hAnsi="Arial" w:cs="Arial"/>
                <w:strike/>
                <w:color w:val="FF0000"/>
                <w:sz w:val="18"/>
                <w:szCs w:val="18"/>
              </w:rPr>
              <w:br/>
              <w:t>Note: agree component, final wording may change (e.g., when this is merged with other components/FGs)</w:t>
            </w:r>
          </w:p>
          <w:p w14:paraId="5BC87785"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textAlignment w:val="auto"/>
              <w:rPr>
                <w:rFonts w:ascii="Arial" w:hAnsi="Arial" w:cs="Arial"/>
                <w:strike/>
                <w:color w:val="FF0000"/>
                <w:sz w:val="18"/>
                <w:szCs w:val="18"/>
              </w:rPr>
            </w:pPr>
            <w:r w:rsidRPr="002E5322">
              <w:rPr>
                <w:rFonts w:ascii="Arial" w:hAnsi="Arial" w:cs="Arial"/>
                <w:strike/>
                <w:color w:val="FF0000"/>
                <w:sz w:val="18"/>
                <w:szCs w:val="18"/>
              </w:rPr>
              <w:t>Maximum number of CCs configured with BFR</w:t>
            </w:r>
            <w:r w:rsidRPr="002E5322">
              <w:rPr>
                <w:rFonts w:ascii="Arial" w:hAnsi="Arial" w:cs="Arial"/>
                <w:strike/>
                <w:color w:val="FF0000"/>
                <w:sz w:val="18"/>
                <w:szCs w:val="18"/>
              </w:rPr>
              <w:br/>
            </w:r>
            <w:r w:rsidRPr="002E5322">
              <w:rPr>
                <w:rFonts w:ascii="Arial" w:hAnsi="Arial" w:cs="Arial"/>
                <w:strike/>
                <w:color w:val="FF0000"/>
                <w:sz w:val="18"/>
                <w:szCs w:val="18"/>
                <w:highlight w:val="yellow"/>
              </w:rPr>
              <w:t>FFS whether this is a component or just a note in the FG to reuse R16 signaling</w:t>
            </w:r>
          </w:p>
          <w:p w14:paraId="349E2121"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Support of indication/configuration of </w:t>
            </w:r>
            <w:r w:rsidRPr="002E5322">
              <w:rPr>
                <w:rFonts w:ascii="Arial" w:eastAsia="Malgun Gothic" w:hAnsi="Arial" w:cs="Arial"/>
                <w:bCs/>
                <w:color w:val="000000" w:themeColor="text1"/>
                <w:sz w:val="18"/>
                <w:szCs w:val="18"/>
                <w:lang w:eastAsia="ko-KR"/>
              </w:rPr>
              <w:t xml:space="preserve">R17 TCI </w:t>
            </w:r>
            <w:r w:rsidRPr="002E5322">
              <w:rPr>
                <w:rFonts w:ascii="Arial" w:hAnsi="Arial" w:cs="Arial"/>
                <w:color w:val="000000" w:themeColor="text1"/>
                <w:sz w:val="18"/>
                <w:szCs w:val="18"/>
              </w:rPr>
              <w:t xml:space="preserve">states for aperiodic CSI-RS, </w:t>
            </w:r>
            <w:r w:rsidRPr="002E5322">
              <w:rPr>
                <w:rFonts w:ascii="Arial" w:eastAsia="Malgun Gothic" w:hAnsi="Arial" w:cs="Arial"/>
                <w:bCs/>
                <w:color w:val="000000" w:themeColor="text1"/>
                <w:sz w:val="18"/>
                <w:szCs w:val="18"/>
                <w:lang w:eastAsia="ko-KR"/>
              </w:rPr>
              <w:t>PDCCH, PDSCH, and SRS reusing the Rel-15/16 signaling/configuration design(s)</w:t>
            </w:r>
            <w:r w:rsidRPr="002E5322">
              <w:rPr>
                <w:rFonts w:ascii="Arial" w:eastAsia="Malgun Gothic" w:hAnsi="Arial" w:cs="Arial"/>
                <w:bCs/>
                <w:color w:val="000000" w:themeColor="text1"/>
                <w:sz w:val="18"/>
                <w:szCs w:val="18"/>
                <w:lang w:eastAsia="ko-KR"/>
              </w:rPr>
              <w:br/>
            </w:r>
            <w:r w:rsidRPr="002E5322">
              <w:rPr>
                <w:rFonts w:ascii="Arial" w:hAnsi="Arial" w:cs="Arial"/>
                <w:color w:val="000000" w:themeColor="text1"/>
                <w:sz w:val="18"/>
                <w:szCs w:val="18"/>
              </w:rPr>
              <w:t>Note: This has no impact on detail signaling design for SRS TCI indication</w:t>
            </w:r>
          </w:p>
          <w:p w14:paraId="3169B379" w14:textId="77777777" w:rsidR="00B763A7" w:rsidRPr="002E5322" w:rsidRDefault="00B763A7" w:rsidP="002E5322">
            <w:pPr>
              <w:pStyle w:val="ListParagraph"/>
              <w:numPr>
                <w:ilvl w:val="0"/>
                <w:numId w:val="37"/>
              </w:numPr>
              <w:overflowPunct/>
              <w:autoSpaceDE/>
              <w:autoSpaceDN/>
              <w:adjustRightInd/>
              <w:snapToGrid w:val="0"/>
              <w:spacing w:line="259" w:lineRule="auto"/>
              <w:contextualSpacing/>
              <w:textAlignment w:val="auto"/>
              <w:rPr>
                <w:rFonts w:ascii="Arial" w:hAnsi="Arial" w:cs="Arial"/>
                <w:strike/>
                <w:color w:val="FF0000"/>
                <w:sz w:val="18"/>
                <w:szCs w:val="18"/>
              </w:rPr>
            </w:pPr>
            <w:r w:rsidRPr="002E5322">
              <w:rPr>
                <w:rFonts w:ascii="Arial" w:hAnsi="Arial" w:cs="Arial"/>
                <w:strike/>
                <w:color w:val="FF0000"/>
                <w:sz w:val="18"/>
                <w:szCs w:val="18"/>
              </w:rPr>
              <w:t xml:space="preserve">The maximum number of configured joint TCI state pools across all BWPs and all CCs in a band </w:t>
            </w:r>
            <w:r w:rsidRPr="002E5322">
              <w:rPr>
                <w:rFonts w:ascii="Arial" w:hAnsi="Arial" w:cs="Arial"/>
                <w:strike/>
                <w:color w:val="FF0000"/>
                <w:sz w:val="18"/>
                <w:szCs w:val="18"/>
                <w:highlight w:val="yellow"/>
              </w:rPr>
              <w:t>[in a band combination]</w:t>
            </w:r>
            <w:r w:rsidRPr="002E5322">
              <w:rPr>
                <w:rFonts w:ascii="Arial" w:hAnsi="Arial" w:cs="Arial"/>
                <w:strike/>
                <w:color w:val="FF0000"/>
                <w:sz w:val="18"/>
                <w:szCs w:val="18"/>
              </w:rPr>
              <w:br/>
            </w:r>
            <w:r w:rsidRPr="002E5322">
              <w:rPr>
                <w:rFonts w:ascii="Arial" w:hAnsi="Arial" w:cs="Arial"/>
                <w:strike/>
                <w:color w:val="FF0000"/>
                <w:sz w:val="18"/>
                <w:szCs w:val="18"/>
                <w:highlight w:val="yellow"/>
              </w:rPr>
              <w:t>FFS: Whether to make component 9 a prerequisite or merge with 9</w:t>
            </w:r>
          </w:p>
          <w:p w14:paraId="3F17038C" w14:textId="77777777" w:rsidR="00B763A7" w:rsidRPr="002E5322" w:rsidRDefault="00B763A7" w:rsidP="002E5322">
            <w:pPr>
              <w:pStyle w:val="ListParagraph"/>
              <w:numPr>
                <w:ilvl w:val="0"/>
                <w:numId w:val="37"/>
              </w:numPr>
              <w:overflowPunct/>
              <w:autoSpaceDE/>
              <w:autoSpaceDN/>
              <w:adjustRightInd/>
              <w:textAlignment w:val="auto"/>
              <w:rPr>
                <w:rFonts w:ascii="Arial" w:hAnsi="Arial" w:cs="Arial"/>
                <w:color w:val="FF0000"/>
                <w:sz w:val="18"/>
                <w:szCs w:val="18"/>
                <w:highlight w:val="yellow"/>
              </w:rPr>
            </w:pPr>
            <w:r w:rsidRPr="002E5322">
              <w:rPr>
                <w:rFonts w:ascii="Arial" w:hAnsi="Arial" w:cs="Arial"/>
                <w:strike/>
                <w:color w:val="FF0000"/>
                <w:sz w:val="18"/>
                <w:szCs w:val="18"/>
                <w:highlight w:val="yellow"/>
              </w:rPr>
              <w:t>[Alt. 1: [The maximum number of PDSCH-Configs containing TCI states that can referred to from a PDSCH-Config without TCI states</w:t>
            </w:r>
            <w:r w:rsidRPr="002E5322">
              <w:rPr>
                <w:rFonts w:ascii="Arial" w:hAnsi="Arial" w:cs="Arial"/>
                <w:strike/>
                <w:color w:val="FF0000"/>
                <w:sz w:val="18"/>
                <w:szCs w:val="18"/>
                <w:highlight w:val="yellow"/>
              </w:rPr>
              <w:br/>
              <w:t xml:space="preserve">Alt. 2: Support PDSCH-Config which contains a reference to another CC/BWP, in </w:t>
            </w:r>
            <w:r w:rsidRPr="002E5322">
              <w:rPr>
                <w:rFonts w:ascii="Arial" w:hAnsi="Arial" w:cs="Arial"/>
                <w:color w:val="FF0000"/>
                <w:sz w:val="18"/>
                <w:szCs w:val="18"/>
                <w:highlight w:val="yellow"/>
              </w:rPr>
              <w:t>which the PDSCH-Config contains the TCI state list]</w:t>
            </w:r>
          </w:p>
          <w:p w14:paraId="70EFDC7C" w14:textId="77777777" w:rsidR="00B763A7" w:rsidRPr="00492E80" w:rsidRDefault="00B763A7" w:rsidP="00F632F5">
            <w:pPr>
              <w:spacing w:after="0"/>
              <w:rPr>
                <w:rFonts w:ascii="Arial" w:hAnsi="Arial" w:cs="Arial"/>
                <w:strike/>
                <w:sz w:val="18"/>
                <w:szCs w:val="18"/>
              </w:rPr>
            </w:pPr>
            <w:r w:rsidRPr="00492E80">
              <w:rPr>
                <w:rFonts w:ascii="Arial" w:hAnsi="Arial" w:cs="Arial"/>
                <w:strike/>
                <w:color w:val="FF0000"/>
                <w:sz w:val="18"/>
                <w:szCs w:val="18"/>
                <w:highlight w:val="yellow"/>
              </w:rPr>
              <w:t>[14.  The minimum time gap between the beam indication PDCCH and first slot where beam is applied]</w:t>
            </w:r>
          </w:p>
        </w:tc>
      </w:tr>
    </w:tbl>
    <w:p w14:paraId="4118D27C" w14:textId="77777777" w:rsidR="00B763A7" w:rsidRDefault="00B763A7" w:rsidP="00684D8C">
      <w:pPr>
        <w:pStyle w:val="BodyText"/>
      </w:pPr>
    </w:p>
    <w:p w14:paraId="1A82F065" w14:textId="4F663613" w:rsidR="00661D39" w:rsidRPr="005470EB" w:rsidRDefault="00661D39" w:rsidP="00661D39">
      <w:pPr>
        <w:pStyle w:val="BodyText"/>
      </w:pPr>
    </w:p>
    <w:p w14:paraId="55BDB58A" w14:textId="1DEB5078" w:rsidR="00CC65B4" w:rsidRDefault="00CE36B8" w:rsidP="00CC65B4">
      <w:pPr>
        <w:pStyle w:val="Heading3"/>
      </w:pPr>
      <w:r>
        <w:t>2.1.2</w:t>
      </w:r>
      <w:r>
        <w:tab/>
      </w:r>
      <w:r w:rsidR="00CC65B4">
        <w:t>FG 23-</w:t>
      </w:r>
      <w:r w:rsidR="005F5AEE">
        <w:t>1-</w:t>
      </w:r>
      <w:r w:rsidR="00CC65B4">
        <w:t>2</w:t>
      </w:r>
    </w:p>
    <w:p w14:paraId="677ADFBC" w14:textId="12E8383F" w:rsidR="0083312E" w:rsidRDefault="0083312E" w:rsidP="0083312E">
      <w:pPr>
        <w:pStyle w:val="BodyText"/>
      </w:pPr>
      <w:r>
        <w:t>In FG 23-1-2, the inter-cell beam measurements are discussed</w:t>
      </w:r>
      <w:r w:rsidR="00554CB7">
        <w:t>, and several components are highlighted</w:t>
      </w:r>
      <w:r>
        <w:t>.</w:t>
      </w:r>
    </w:p>
    <w:p w14:paraId="2E537053" w14:textId="31638BE6" w:rsidR="00554CB7" w:rsidRDefault="0083312E" w:rsidP="0083312E">
      <w:pPr>
        <w:pStyle w:val="BodyText"/>
      </w:pPr>
      <w:r>
        <w:t>The first highlighting</w:t>
      </w:r>
      <w:r w:rsidR="00554CB7">
        <w:t xml:space="preserve"> is related to the name of the F</w:t>
      </w:r>
      <w:r w:rsidR="009C6363">
        <w:t>G</w:t>
      </w:r>
      <w:r w:rsidR="00554CB7">
        <w:t xml:space="preserve">: should it be for inter-cell beam management only, or should inter-cell </w:t>
      </w:r>
      <w:proofErr w:type="spellStart"/>
      <w:r w:rsidR="00554CB7">
        <w:t>mTRP</w:t>
      </w:r>
      <w:proofErr w:type="spellEnd"/>
      <w:r w:rsidR="00554CB7">
        <w:t xml:space="preserve"> be included in the same FG? Here we propose to include both use cases in the same FG:</w:t>
      </w:r>
    </w:p>
    <w:p w14:paraId="33E573CF" w14:textId="3EE22877" w:rsidR="0083312E" w:rsidRDefault="0083312E" w:rsidP="00554CB7">
      <w:pPr>
        <w:pStyle w:val="Proposal"/>
      </w:pPr>
      <w:r>
        <w:t xml:space="preserve"> </w:t>
      </w:r>
      <w:bookmarkStart w:id="13" w:name="_Toc95752684"/>
      <w:r w:rsidR="00554CB7">
        <w:t xml:space="preserve">FG 23-1-2 includes both inter-cell BM and inter-cell </w:t>
      </w:r>
      <w:proofErr w:type="spellStart"/>
      <w:r w:rsidR="00554CB7">
        <w:t>mTRP</w:t>
      </w:r>
      <w:proofErr w:type="spellEnd"/>
      <w:r w:rsidR="00554CB7">
        <w:t>.</w:t>
      </w:r>
      <w:bookmarkEnd w:id="13"/>
    </w:p>
    <w:p w14:paraId="05373EF1" w14:textId="20CDB4A8" w:rsidR="004F4FB3" w:rsidRDefault="004F4FB3" w:rsidP="004F4FB3">
      <w:pPr>
        <w:pStyle w:val="BodyText"/>
      </w:pPr>
      <w:r>
        <w:t>The next highlighted item is related to if any additional FG is needed. We do not see any need for that</w:t>
      </w:r>
      <w:r w:rsidR="009C6363">
        <w:t>, since all the components are numerical</w:t>
      </w:r>
      <w:r>
        <w:t>:</w:t>
      </w:r>
    </w:p>
    <w:p w14:paraId="560EBFD4" w14:textId="69DDE868" w:rsidR="004F4FB3" w:rsidRDefault="004F4FB3" w:rsidP="004F4FB3">
      <w:pPr>
        <w:pStyle w:val="Proposal"/>
      </w:pPr>
      <w:bookmarkStart w:id="14" w:name="_Toc95752685"/>
      <w:r>
        <w:t>There is no need to split FG 23-1-2 into multiple FGs.</w:t>
      </w:r>
      <w:bookmarkEnd w:id="14"/>
    </w:p>
    <w:p w14:paraId="699632DD" w14:textId="77777777" w:rsidR="0053354B" w:rsidRDefault="004F4FB3" w:rsidP="004F4FB3">
      <w:pPr>
        <w:pStyle w:val="BodyText"/>
      </w:pPr>
      <w:r>
        <w:t xml:space="preserve">The next highlighted item is related to if any basic FG should be defined, and since we proposed not to split FG 23-1-2, there is no such need. </w:t>
      </w:r>
    </w:p>
    <w:p w14:paraId="3687E99F" w14:textId="5DF81F3A" w:rsidR="00BE6495" w:rsidRDefault="00BE6495" w:rsidP="00BE6495">
      <w:pPr>
        <w:pStyle w:val="BodyText"/>
        <w:rPr>
          <w:lang w:val="sv-SE"/>
        </w:rPr>
      </w:pPr>
      <w:r>
        <w:t>T</w:t>
      </w:r>
      <w:r w:rsidR="0053354B">
        <w:t>he</w:t>
      </w:r>
      <w:r>
        <w:t xml:space="preserve"> benefit of component 2 is that it could indicate the maximum number of beams that can be included in the RSRP report. </w:t>
      </w:r>
      <w:r w:rsidRPr="00707BF1">
        <w:rPr>
          <w:lang w:val="en-US"/>
        </w:rPr>
        <w:t>However, the actual reporting of an inter-cell beam measurement is not more complicated than an intra-cell beam measurement, which is described by the</w:t>
      </w:r>
      <w:r>
        <w:t xml:space="preserve"> intra-cell reporting beam reporting feature</w:t>
      </w:r>
      <w:r w:rsidRPr="00707BF1">
        <w:rPr>
          <w:lang w:val="en-US"/>
        </w:rPr>
        <w:t xml:space="preserve"> </w:t>
      </w:r>
      <w:proofErr w:type="spellStart"/>
      <w:r w:rsidRPr="000E09AA">
        <w:rPr>
          <w:b/>
          <w:bCs/>
          <w:i/>
          <w:iCs/>
        </w:rPr>
        <w:t>maxNumberNonGroupBeamReporting</w:t>
      </w:r>
      <w:proofErr w:type="spellEnd"/>
      <w:r w:rsidRPr="00707BF1">
        <w:rPr>
          <w:b/>
          <w:bCs/>
          <w:i/>
          <w:iCs/>
          <w:lang w:val="en-US"/>
        </w:rPr>
        <w:t xml:space="preserve">. </w:t>
      </w:r>
      <w:r>
        <w:rPr>
          <w:lang w:val="sv-SE"/>
        </w:rPr>
        <w:t>Hence, component 2 is not needed:</w:t>
      </w:r>
    </w:p>
    <w:p w14:paraId="0129CC4E" w14:textId="5AFC85E9" w:rsidR="004F4FB3" w:rsidRPr="00707BF1" w:rsidRDefault="00BE6495" w:rsidP="004F4FB3">
      <w:pPr>
        <w:pStyle w:val="Proposal"/>
        <w:rPr>
          <w:lang w:val="en-US"/>
        </w:rPr>
      </w:pPr>
      <w:bookmarkStart w:id="15" w:name="_Toc95752686"/>
      <w:r w:rsidRPr="00707BF1">
        <w:rPr>
          <w:lang w:val="en-US"/>
        </w:rPr>
        <w:t>Component 2 can be removed</w:t>
      </w:r>
      <w:r w:rsidR="00D44FB3" w:rsidRPr="00707BF1">
        <w:rPr>
          <w:lang w:val="en-US"/>
        </w:rPr>
        <w:t xml:space="preserve"> </w:t>
      </w:r>
      <w:r w:rsidR="00D44FB3">
        <w:t>in FG 23-1-2</w:t>
      </w:r>
      <w:r w:rsidR="00492E80" w:rsidRPr="00707BF1">
        <w:rPr>
          <w:lang w:val="en-US"/>
        </w:rPr>
        <w:t xml:space="preserve">, since </w:t>
      </w:r>
      <w:proofErr w:type="spellStart"/>
      <w:r w:rsidR="00492E80" w:rsidRPr="000E09AA">
        <w:rPr>
          <w:i/>
          <w:iCs/>
        </w:rPr>
        <w:t>maxNumberNonGroupBeamReporting</w:t>
      </w:r>
      <w:proofErr w:type="spellEnd"/>
      <w:r w:rsidR="00492E80">
        <w:rPr>
          <w:i/>
          <w:iCs/>
        </w:rPr>
        <w:t xml:space="preserve"> is applicable</w:t>
      </w:r>
      <w:r w:rsidRPr="00707BF1">
        <w:rPr>
          <w:lang w:val="en-US"/>
        </w:rPr>
        <w:t>.</w:t>
      </w:r>
      <w:bookmarkEnd w:id="15"/>
    </w:p>
    <w:p w14:paraId="0B74C81A" w14:textId="21BBF179" w:rsidR="004573A6" w:rsidRPr="00C73CD1" w:rsidRDefault="005E0837" w:rsidP="005E0837">
      <w:pPr>
        <w:pStyle w:val="BodyText"/>
        <w:rPr>
          <w:lang w:val="en-US"/>
        </w:rPr>
      </w:pPr>
      <w:r w:rsidRPr="00C73CD1">
        <w:rPr>
          <w:lang w:val="en-US"/>
        </w:rPr>
        <w:t>Component</w:t>
      </w:r>
      <w:r w:rsidR="00721F93" w:rsidRPr="00C73CD1">
        <w:rPr>
          <w:lang w:val="en-US"/>
        </w:rPr>
        <w:t>s</w:t>
      </w:r>
      <w:r w:rsidRPr="00C73CD1">
        <w:rPr>
          <w:lang w:val="en-US"/>
        </w:rPr>
        <w:t xml:space="preserve"> 3</w:t>
      </w:r>
      <w:r w:rsidR="00721F93" w:rsidRPr="00C73CD1">
        <w:rPr>
          <w:lang w:val="en-US"/>
        </w:rPr>
        <w:t>, 5, 7 and 8 are all related to</w:t>
      </w:r>
      <w:r w:rsidR="003D4FEC" w:rsidRPr="00C73CD1">
        <w:rPr>
          <w:lang w:val="en-US"/>
        </w:rPr>
        <w:t xml:space="preserve"> the maximum number of RRCs configured parameters</w:t>
      </w:r>
      <w:r w:rsidRPr="00C73CD1">
        <w:rPr>
          <w:lang w:val="en-US"/>
        </w:rPr>
        <w:t>.</w:t>
      </w:r>
      <w:r w:rsidR="003D4FEC" w:rsidRPr="00C73CD1">
        <w:rPr>
          <w:lang w:val="en-US"/>
        </w:rPr>
        <w:t xml:space="preserve"> Such components are </w:t>
      </w:r>
      <w:r w:rsidR="0092125D" w:rsidRPr="00C73CD1">
        <w:rPr>
          <w:lang w:val="en-US"/>
        </w:rPr>
        <w:t>usually</w:t>
      </w:r>
      <w:r w:rsidR="003D4FEC" w:rsidRPr="00C73CD1">
        <w:rPr>
          <w:lang w:val="en-US"/>
        </w:rPr>
        <w:t xml:space="preserve"> introduced to limit the memory consumption in the UE</w:t>
      </w:r>
      <w:r w:rsidR="004E49A8" w:rsidRPr="00C73CD1">
        <w:rPr>
          <w:lang w:val="en-US"/>
        </w:rPr>
        <w:t>, whereas other parameters are introduced to limit complexity, e.g., the number of measured RSs per slot</w:t>
      </w:r>
      <w:r w:rsidR="003D4FEC" w:rsidRPr="00C73CD1">
        <w:rPr>
          <w:lang w:val="en-US"/>
        </w:rPr>
        <w:t xml:space="preserve">. For component 3, </w:t>
      </w:r>
      <w:r w:rsidR="004E49A8" w:rsidRPr="00C73CD1">
        <w:rPr>
          <w:lang w:val="en-US"/>
        </w:rPr>
        <w:t xml:space="preserve">the additional PCIs are </w:t>
      </w:r>
      <w:r w:rsidR="003D4FEC" w:rsidRPr="00C73CD1">
        <w:rPr>
          <w:lang w:val="en-US"/>
        </w:rPr>
        <w:t xml:space="preserve">configured </w:t>
      </w:r>
      <w:r w:rsidR="004E49A8" w:rsidRPr="00C73CD1">
        <w:rPr>
          <w:lang w:val="en-US"/>
        </w:rPr>
        <w:t xml:space="preserve">using a list of </w:t>
      </w:r>
      <w:r w:rsidR="004E49A8" w:rsidRPr="00C73CD1">
        <w:rPr>
          <w:i/>
          <w:iCs/>
          <w:lang w:val="en-US"/>
        </w:rPr>
        <w:t>SSB-MTCAdditionalPCI-r17</w:t>
      </w:r>
      <w:r w:rsidR="004E49A8" w:rsidRPr="00C73CD1">
        <w:rPr>
          <w:lang w:val="en-US"/>
        </w:rPr>
        <w:t xml:space="preserve"> </w:t>
      </w:r>
      <w:r w:rsidR="004573A6">
        <w:rPr>
          <w:lang w:val="sv-SE"/>
        </w:rPr>
        <w:fldChar w:fldCharType="begin"/>
      </w:r>
      <w:r w:rsidR="004573A6" w:rsidRPr="00C73CD1">
        <w:rPr>
          <w:lang w:val="en-US"/>
        </w:rPr>
        <w:instrText xml:space="preserve"> REF _Ref95219012 \r \h </w:instrText>
      </w:r>
      <w:r w:rsidR="004573A6">
        <w:rPr>
          <w:lang w:val="sv-SE"/>
        </w:rPr>
      </w:r>
      <w:r w:rsidR="004573A6">
        <w:rPr>
          <w:lang w:val="sv-SE"/>
        </w:rPr>
        <w:fldChar w:fldCharType="separate"/>
      </w:r>
      <w:r w:rsidR="00943FB9" w:rsidRPr="00C73CD1">
        <w:rPr>
          <w:lang w:val="en-US"/>
        </w:rPr>
        <w:t>[2]</w:t>
      </w:r>
      <w:r w:rsidR="004573A6">
        <w:rPr>
          <w:lang w:val="sv-SE"/>
        </w:rPr>
        <w:fldChar w:fldCharType="end"/>
      </w:r>
      <w:r w:rsidR="004E49A8" w:rsidRPr="00C73CD1">
        <w:rPr>
          <w:lang w:val="en-US"/>
        </w:rPr>
        <w:t>:</w:t>
      </w:r>
    </w:p>
    <w:p w14:paraId="73C5A368" w14:textId="77777777" w:rsidR="004E49A8" w:rsidRPr="004E49A8" w:rsidRDefault="004E49A8" w:rsidP="004E49A8">
      <w:pPr>
        <w:pStyle w:val="PL"/>
        <w:rPr>
          <w:sz w:val="14"/>
          <w:szCs w:val="18"/>
        </w:rPr>
      </w:pPr>
      <w:r w:rsidRPr="004E49A8">
        <w:rPr>
          <w:sz w:val="14"/>
          <w:szCs w:val="18"/>
        </w:rPr>
        <w:t xml:space="preserve">SSB-MTCAdditionalPCI-r17 ::=                    </w:t>
      </w:r>
      <w:r w:rsidRPr="004E49A8">
        <w:rPr>
          <w:color w:val="993366"/>
          <w:sz w:val="14"/>
          <w:szCs w:val="18"/>
        </w:rPr>
        <w:t>SEQUENCE</w:t>
      </w:r>
      <w:r w:rsidRPr="004E49A8">
        <w:rPr>
          <w:sz w:val="14"/>
          <w:szCs w:val="18"/>
        </w:rPr>
        <w:t xml:space="preserve"> {   </w:t>
      </w:r>
    </w:p>
    <w:p w14:paraId="001AC0ED" w14:textId="77777777" w:rsidR="004E49A8" w:rsidRPr="004E49A8" w:rsidRDefault="004E49A8" w:rsidP="004E49A8">
      <w:pPr>
        <w:pStyle w:val="PL"/>
        <w:rPr>
          <w:sz w:val="14"/>
          <w:szCs w:val="18"/>
        </w:rPr>
      </w:pPr>
      <w:r w:rsidRPr="004E49A8">
        <w:rPr>
          <w:sz w:val="14"/>
          <w:szCs w:val="18"/>
        </w:rPr>
        <w:t xml:space="preserve">    additionalPCIIndex-r17                   AdditionalPCIIndex,                         </w:t>
      </w:r>
    </w:p>
    <w:p w14:paraId="1D67E631" w14:textId="11E0D92C" w:rsidR="004E49A8" w:rsidRPr="004E49A8" w:rsidRDefault="004E49A8" w:rsidP="004E49A8">
      <w:pPr>
        <w:pStyle w:val="PL"/>
        <w:rPr>
          <w:color w:val="808080"/>
          <w:sz w:val="14"/>
          <w:szCs w:val="18"/>
        </w:rPr>
      </w:pPr>
      <w:r w:rsidRPr="004E49A8">
        <w:rPr>
          <w:sz w:val="14"/>
          <w:szCs w:val="18"/>
        </w:rPr>
        <w:t xml:space="preserve">    additionalPCI-r17                        </w:t>
      </w:r>
      <w:r w:rsidR="00492E80">
        <w:rPr>
          <w:sz w:val="14"/>
          <w:szCs w:val="18"/>
        </w:rPr>
        <w:t xml:space="preserve"> </w:t>
      </w:r>
      <w:r w:rsidRPr="004E49A8">
        <w:rPr>
          <w:sz w:val="14"/>
          <w:szCs w:val="18"/>
        </w:rPr>
        <w:t xml:space="preserve">PhysCellId,                   </w:t>
      </w:r>
      <w:r w:rsidRPr="004E49A8">
        <w:rPr>
          <w:color w:val="993366"/>
          <w:sz w:val="14"/>
          <w:szCs w:val="18"/>
        </w:rPr>
        <w:t xml:space="preserve">                      </w:t>
      </w:r>
      <w:r w:rsidRPr="004E49A8">
        <w:rPr>
          <w:color w:val="808080"/>
          <w:sz w:val="14"/>
          <w:szCs w:val="18"/>
        </w:rPr>
        <w:t xml:space="preserve"> </w:t>
      </w:r>
    </w:p>
    <w:p w14:paraId="35F6B215" w14:textId="77777777" w:rsidR="004E49A8" w:rsidRPr="004E49A8" w:rsidRDefault="004E49A8" w:rsidP="004E49A8">
      <w:pPr>
        <w:pStyle w:val="PL"/>
        <w:rPr>
          <w:sz w:val="14"/>
          <w:szCs w:val="18"/>
        </w:rPr>
      </w:pPr>
    </w:p>
    <w:p w14:paraId="541A8E0B" w14:textId="03088E85" w:rsidR="004E49A8" w:rsidRPr="004E49A8" w:rsidRDefault="004E49A8" w:rsidP="004E49A8">
      <w:pPr>
        <w:pStyle w:val="PL"/>
        <w:rPr>
          <w:sz w:val="14"/>
          <w:szCs w:val="18"/>
        </w:rPr>
      </w:pPr>
      <w:r w:rsidRPr="004E49A8">
        <w:rPr>
          <w:sz w:val="14"/>
          <w:szCs w:val="18"/>
        </w:rPr>
        <w:t xml:space="preserve">    ssb-periodicity                     ENUMERATED { ms5, ms10, ms20, ms40, ms80, ms160, spare2, spare1 }</w:t>
      </w:r>
    </w:p>
    <w:p w14:paraId="19C8219A" w14:textId="6683B18D" w:rsidR="004E49A8" w:rsidRPr="004E49A8" w:rsidRDefault="004E49A8" w:rsidP="004E49A8">
      <w:pPr>
        <w:pStyle w:val="PL"/>
        <w:rPr>
          <w:color w:val="808080"/>
          <w:sz w:val="14"/>
          <w:szCs w:val="18"/>
        </w:rPr>
      </w:pPr>
      <w:r w:rsidRPr="004E49A8">
        <w:rPr>
          <w:sz w:val="14"/>
          <w:szCs w:val="18"/>
        </w:rPr>
        <w:t xml:space="preserve">    ssb-ToMeasure-r16                   SetupRelease { SSB-ToMeasure }                                      </w:t>
      </w:r>
    </w:p>
    <w:p w14:paraId="2DBDD01C" w14:textId="77777777" w:rsidR="004E49A8" w:rsidRDefault="004E49A8" w:rsidP="004E49A8">
      <w:pPr>
        <w:pStyle w:val="PL"/>
      </w:pPr>
      <w:r>
        <w:t>}</w:t>
      </w:r>
    </w:p>
    <w:p w14:paraId="77911F71" w14:textId="6A279465" w:rsidR="003D4FEC" w:rsidRPr="00707BF1" w:rsidRDefault="003D4FEC" w:rsidP="005E0837">
      <w:pPr>
        <w:pStyle w:val="BodyText"/>
        <w:rPr>
          <w:lang w:val="en-US"/>
        </w:rPr>
      </w:pPr>
      <w:r>
        <w:t xml:space="preserve">            </w:t>
      </w:r>
    </w:p>
    <w:p w14:paraId="00DF58DD" w14:textId="61A254A2" w:rsidR="00721F93" w:rsidRDefault="004E49A8" w:rsidP="005E0837">
      <w:pPr>
        <w:pStyle w:val="BodyText"/>
        <w:rPr>
          <w:lang w:val="sv-SE"/>
        </w:rPr>
      </w:pPr>
      <w:r w:rsidRPr="00707BF1">
        <w:rPr>
          <w:lang w:val="en-US"/>
        </w:rPr>
        <w:t xml:space="preserve">The number of bits needed to store one element (for one PCI) is around 80 bits. </w:t>
      </w:r>
      <w:r w:rsidR="0092125D" w:rsidRPr="00707BF1">
        <w:rPr>
          <w:lang w:val="en-US"/>
        </w:rPr>
        <w:t>Although</w:t>
      </w:r>
      <w:r w:rsidRPr="00707BF1">
        <w:rPr>
          <w:lang w:val="en-US"/>
        </w:rPr>
        <w:t xml:space="preserve"> there is no formal agreement for the maximum number of additional PCIs supported by the specification, it is reasonable to assume that it is at most 7. Introducing an additional UE feature to report could be considered, but the amount of memory that can be saved is </w:t>
      </w:r>
      <w:r w:rsidR="00BE745A" w:rsidRPr="00707BF1">
        <w:rPr>
          <w:lang w:val="en-US"/>
        </w:rPr>
        <w:t xml:space="preserve">quite small. </w:t>
      </w:r>
      <w:r w:rsidR="00BE745A">
        <w:rPr>
          <w:lang w:val="sv-SE"/>
        </w:rPr>
        <w:t>Therefore, we propose</w:t>
      </w:r>
    </w:p>
    <w:p w14:paraId="05737522" w14:textId="0AAFEF2D" w:rsidR="00721F93" w:rsidRPr="00707BF1" w:rsidRDefault="00BE745A" w:rsidP="005E0837">
      <w:pPr>
        <w:pStyle w:val="Proposal"/>
        <w:rPr>
          <w:lang w:val="en-US"/>
        </w:rPr>
      </w:pPr>
      <w:bookmarkStart w:id="16" w:name="_Toc95752687"/>
      <w:r w:rsidRPr="00707BF1">
        <w:rPr>
          <w:lang w:val="en-US"/>
        </w:rPr>
        <w:t>Component 3</w:t>
      </w:r>
      <w:r w:rsidR="00D44FB3" w:rsidRPr="00D44FB3">
        <w:t xml:space="preserve"> </w:t>
      </w:r>
      <w:r w:rsidR="00D44FB3">
        <w:t>in FG 23-1-2</w:t>
      </w:r>
      <w:r w:rsidRPr="00707BF1">
        <w:rPr>
          <w:lang w:val="en-US"/>
        </w:rPr>
        <w:t xml:space="preserve"> is removed</w:t>
      </w:r>
      <w:r w:rsidR="00492E80" w:rsidRPr="00707BF1">
        <w:rPr>
          <w:lang w:val="en-US"/>
        </w:rPr>
        <w:t xml:space="preserve"> since the additional memory required is marginal</w:t>
      </w:r>
      <w:r w:rsidRPr="00707BF1">
        <w:rPr>
          <w:lang w:val="en-US"/>
        </w:rPr>
        <w:t>.</w:t>
      </w:r>
      <w:bookmarkEnd w:id="16"/>
    </w:p>
    <w:p w14:paraId="2C21E78D" w14:textId="77777777" w:rsidR="00BE745A" w:rsidRPr="00707BF1" w:rsidRDefault="005E0837" w:rsidP="005E0837">
      <w:pPr>
        <w:pStyle w:val="BodyText"/>
        <w:rPr>
          <w:lang w:val="en-US"/>
        </w:rPr>
      </w:pPr>
      <w:r w:rsidRPr="00707BF1">
        <w:rPr>
          <w:lang w:val="en-US"/>
        </w:rPr>
        <w:t xml:space="preserve">Note that RRC configuring a PCI different from serving cell PCI does not necessarily mean that the UE must perform measurements </w:t>
      </w:r>
      <w:r w:rsidR="00BE745A" w:rsidRPr="00707BF1">
        <w:rPr>
          <w:lang w:val="en-US"/>
        </w:rPr>
        <w:t>on that other PCI.</w:t>
      </w:r>
    </w:p>
    <w:p w14:paraId="3AA5609F" w14:textId="14B518C5" w:rsidR="005E0837" w:rsidRPr="00707BF1" w:rsidRDefault="00BE745A" w:rsidP="005E0837">
      <w:pPr>
        <w:pStyle w:val="BodyText"/>
        <w:rPr>
          <w:lang w:val="en-US"/>
        </w:rPr>
      </w:pPr>
      <w:r w:rsidRPr="00707BF1">
        <w:rPr>
          <w:lang w:val="en-US"/>
        </w:rPr>
        <w:t xml:space="preserve">Component 5 proposes to limit the number of SSB resources that can be configured for inter-cell beam measurements. Again, the target is to limit memory consumption of the UE. </w:t>
      </w:r>
    </w:p>
    <w:p w14:paraId="1684D5C0" w14:textId="6AE617DA" w:rsidR="00FD33EC" w:rsidRDefault="00BE745A" w:rsidP="005E0837">
      <w:pPr>
        <w:pStyle w:val="BodyText"/>
        <w:rPr>
          <w:lang w:val="sv-SE"/>
        </w:rPr>
      </w:pPr>
      <w:r w:rsidRPr="00707BF1">
        <w:rPr>
          <w:lang w:val="en-US"/>
        </w:rPr>
        <w:t xml:space="preserve">The current </w:t>
      </w:r>
      <w:r w:rsidR="0092125D" w:rsidRPr="00707BF1">
        <w:rPr>
          <w:lang w:val="en-US"/>
        </w:rPr>
        <w:t>assumption</w:t>
      </w:r>
      <w:r w:rsidRPr="00707BF1">
        <w:rPr>
          <w:lang w:val="en-US"/>
        </w:rPr>
        <w:t xml:space="preserve"> is that an </w:t>
      </w:r>
      <w:r w:rsidRPr="00707BF1">
        <w:rPr>
          <w:i/>
          <w:iCs/>
          <w:lang w:val="en-US"/>
        </w:rPr>
        <w:t xml:space="preserve">additionalPCIIndex-r17 </w:t>
      </w:r>
      <w:r w:rsidRPr="00707BF1">
        <w:rPr>
          <w:lang w:val="en-US"/>
        </w:rPr>
        <w:t xml:space="preserve">is configured in the </w:t>
      </w:r>
      <w:r w:rsidRPr="00707BF1">
        <w:rPr>
          <w:i/>
          <w:iCs/>
          <w:lang w:val="en-US"/>
        </w:rPr>
        <w:t xml:space="preserve">CSI-SSB-ResourceSet. </w:t>
      </w:r>
      <w:r w:rsidR="00FD33EC" w:rsidRPr="00707BF1">
        <w:rPr>
          <w:lang w:val="en-US"/>
        </w:rPr>
        <w:t xml:space="preserve">Hence, the UE would at most be configured with 3 additional bits for every </w:t>
      </w:r>
      <w:r w:rsidR="00FD33EC" w:rsidRPr="00707BF1">
        <w:rPr>
          <w:i/>
          <w:iCs/>
          <w:lang w:val="en-US"/>
        </w:rPr>
        <w:t xml:space="preserve">CSI-SSB-ResourceSet. </w:t>
      </w:r>
      <w:r w:rsidR="00FD33EC" w:rsidRPr="00707BF1">
        <w:rPr>
          <w:lang w:val="en-US"/>
        </w:rPr>
        <w:t xml:space="preserve">The additional memory that the UE needs for this purpose would thus be insignificant. </w:t>
      </w:r>
      <w:r w:rsidR="00FD33EC">
        <w:rPr>
          <w:lang w:val="sv-SE"/>
        </w:rPr>
        <w:t>Hence, we propose</w:t>
      </w:r>
    </w:p>
    <w:p w14:paraId="1238E744" w14:textId="49B21545" w:rsidR="00FD33EC" w:rsidRPr="00707BF1" w:rsidRDefault="00FD33EC" w:rsidP="00FD33EC">
      <w:pPr>
        <w:pStyle w:val="Proposal"/>
        <w:rPr>
          <w:lang w:val="en-US"/>
        </w:rPr>
      </w:pPr>
      <w:bookmarkStart w:id="17" w:name="_Toc95752688"/>
      <w:r w:rsidRPr="00707BF1">
        <w:rPr>
          <w:lang w:val="en-US"/>
        </w:rPr>
        <w:t>Component 5</w:t>
      </w:r>
      <w:r w:rsidR="00D44FB3" w:rsidRPr="00D44FB3">
        <w:t xml:space="preserve"> </w:t>
      </w:r>
      <w:r w:rsidR="00D44FB3">
        <w:t>in FG 23-1-2</w:t>
      </w:r>
      <w:r w:rsidRPr="00707BF1">
        <w:rPr>
          <w:lang w:val="en-US"/>
        </w:rPr>
        <w:t xml:space="preserve"> is removed</w:t>
      </w:r>
      <w:r w:rsidR="00492E80" w:rsidRPr="00707BF1">
        <w:rPr>
          <w:lang w:val="en-US"/>
        </w:rPr>
        <w:t>, since the additional memory required is marginal.</w:t>
      </w:r>
      <w:bookmarkEnd w:id="17"/>
    </w:p>
    <w:p w14:paraId="1755A562" w14:textId="77777777" w:rsidR="00DD33A0" w:rsidRDefault="00DD33A0" w:rsidP="00DD33A0">
      <w:pPr>
        <w:pStyle w:val="BodyText"/>
      </w:pPr>
      <w:r>
        <w:t xml:space="preserve">Note that there are already features specified in 38.306 that limit the memory requirements of the UE. For example, the UE feature </w:t>
      </w:r>
      <w:proofErr w:type="spellStart"/>
      <w:r w:rsidRPr="00641F34">
        <w:rPr>
          <w:i/>
          <w:iCs/>
        </w:rPr>
        <w:t>beamManagementSSB</w:t>
      </w:r>
      <w:proofErr w:type="spellEnd"/>
      <w:r w:rsidRPr="00641F34">
        <w:rPr>
          <w:i/>
          <w:iCs/>
        </w:rPr>
        <w:t>-CSI-RS</w:t>
      </w:r>
      <w:r>
        <w:t xml:space="preserve"> was designed for this purpose. Clearly, that UE feature is also applicable to inter-cell beam measurements.</w:t>
      </w:r>
    </w:p>
    <w:p w14:paraId="1F06643D" w14:textId="66AA9075" w:rsidR="00DD33A0" w:rsidRDefault="00DD33A0" w:rsidP="00DD33A0">
      <w:pPr>
        <w:pStyle w:val="BodyText"/>
      </w:pPr>
      <w:r>
        <w:t xml:space="preserve">Components 7 and 8 are introduced to ensure that the UE would automatically rate match around SSBs corresponding to PCIs other than the serving cell PCI. This was introduced for inter-cell </w:t>
      </w:r>
      <w:proofErr w:type="spellStart"/>
      <w:r>
        <w:t>mTRP</w:t>
      </w:r>
      <w:proofErr w:type="spellEnd"/>
      <w:r>
        <w:t xml:space="preserve"> but would be equally applicable to inter-cell beam management. However, this is not related to the inter-cell beam measurements, and we propose to remove them from this FG: </w:t>
      </w:r>
    </w:p>
    <w:p w14:paraId="3DE20EFA" w14:textId="1BD1FD46" w:rsidR="00DD33A0" w:rsidRDefault="00DD33A0" w:rsidP="00DD33A0">
      <w:pPr>
        <w:pStyle w:val="Proposal"/>
      </w:pPr>
      <w:bookmarkStart w:id="18" w:name="_Toc95752689"/>
      <w:r>
        <w:t>Remove components 7 and 8</w:t>
      </w:r>
      <w:r w:rsidR="00D44FB3" w:rsidRPr="00D44FB3">
        <w:t xml:space="preserve"> </w:t>
      </w:r>
      <w:r w:rsidR="00D44FB3">
        <w:t xml:space="preserve">in FG 23-1-2 </w:t>
      </w:r>
      <w:r w:rsidR="00492E80">
        <w:t xml:space="preserve">since they are not related to </w:t>
      </w:r>
      <w:r w:rsidR="00437248">
        <w:t>measurements</w:t>
      </w:r>
      <w:r>
        <w:t>.</w:t>
      </w:r>
      <w:bookmarkEnd w:id="18"/>
      <w:r>
        <w:t xml:space="preserve">  </w:t>
      </w:r>
    </w:p>
    <w:p w14:paraId="0283FEAF" w14:textId="5F1252DE" w:rsidR="00BE745A" w:rsidRPr="00707BF1" w:rsidRDefault="00DD33A0" w:rsidP="005E0837">
      <w:pPr>
        <w:pStyle w:val="BodyText"/>
        <w:rPr>
          <w:lang w:val="en-US"/>
        </w:rPr>
      </w:pPr>
      <w:r w:rsidRPr="00707BF1">
        <w:rPr>
          <w:lang w:val="en-US"/>
        </w:rPr>
        <w:t xml:space="preserve">The components may still be applicable to inter-cell beam </w:t>
      </w:r>
      <w:r w:rsidR="0092125D" w:rsidRPr="00707BF1">
        <w:rPr>
          <w:lang w:val="en-US"/>
        </w:rPr>
        <w:t>management</w:t>
      </w:r>
      <w:r w:rsidRPr="00707BF1">
        <w:rPr>
          <w:lang w:val="en-US"/>
        </w:rPr>
        <w:t>. Note that for this purpose, we may reuse FG 23-1-4.</w:t>
      </w:r>
    </w:p>
    <w:p w14:paraId="6AE0F42C" w14:textId="6E832DF8" w:rsidR="00DD33A0" w:rsidRPr="00707BF1" w:rsidRDefault="009E6E5C" w:rsidP="005E0837">
      <w:pPr>
        <w:pStyle w:val="BodyText"/>
        <w:rPr>
          <w:lang w:val="en-US"/>
        </w:rPr>
      </w:pPr>
      <w:r w:rsidRPr="00707BF1">
        <w:rPr>
          <w:lang w:val="en-US"/>
        </w:rPr>
        <w:t xml:space="preserve">In component 4, we introduce a limitation on how many SSB resources can be measured in one slot, when the PCI may be different from the PCI of the serving cell. </w:t>
      </w:r>
      <w:r w:rsidR="00DD33A0" w:rsidRPr="00707BF1">
        <w:rPr>
          <w:lang w:val="en-US"/>
        </w:rPr>
        <w:t xml:space="preserve">It would seem reasonable that performing </w:t>
      </w:r>
      <w:r w:rsidRPr="00707BF1">
        <w:rPr>
          <w:lang w:val="en-US"/>
        </w:rPr>
        <w:t>measurements on such SSBs are more complex than only intra-cell beam measurements. It would seem reasonable to keep that component. Hence, we propose</w:t>
      </w:r>
    </w:p>
    <w:p w14:paraId="3FAA58EE" w14:textId="0A473E36" w:rsidR="009E6E5C" w:rsidRPr="00707BF1" w:rsidRDefault="009E6E5C" w:rsidP="009E6E5C">
      <w:pPr>
        <w:pStyle w:val="Proposal"/>
        <w:rPr>
          <w:lang w:val="en-US"/>
        </w:rPr>
      </w:pPr>
      <w:bookmarkStart w:id="19" w:name="_Toc95752690"/>
      <w:r w:rsidRPr="00707BF1">
        <w:rPr>
          <w:lang w:val="en-US"/>
        </w:rPr>
        <w:t>Remove the brackets and highlighting for component 4</w:t>
      </w:r>
      <w:r w:rsidR="00D44FB3" w:rsidRPr="00707BF1">
        <w:rPr>
          <w:lang w:val="en-US"/>
        </w:rPr>
        <w:t xml:space="preserve"> </w:t>
      </w:r>
      <w:r w:rsidR="00D44FB3">
        <w:t>in FG 23-1-2</w:t>
      </w:r>
      <w:r w:rsidRPr="00707BF1">
        <w:rPr>
          <w:lang w:val="en-US"/>
        </w:rPr>
        <w:t>.</w:t>
      </w:r>
      <w:bookmarkEnd w:id="19"/>
    </w:p>
    <w:p w14:paraId="320F1DBB" w14:textId="62DB9DC1" w:rsidR="0092125D" w:rsidRDefault="0092125D" w:rsidP="009E6E5C">
      <w:pPr>
        <w:pStyle w:val="BodyText"/>
      </w:pPr>
      <w:r>
        <w:t>It can be further discussed if there is a need to split component 4 into a ‘per CC’ limitation.</w:t>
      </w:r>
    </w:p>
    <w:p w14:paraId="089A2C8E" w14:textId="19D60BA0" w:rsidR="009E6E5C" w:rsidRDefault="009E6E5C" w:rsidP="009E6E5C">
      <w:pPr>
        <w:pStyle w:val="BodyText"/>
      </w:pPr>
      <w:r>
        <w:t xml:space="preserve">The idea with component 6 is to define a baseline mode of operation where only the PCIs that are configured for L3 mobility measurements can be reported in an inter-cell beam report. In this baseline mode of operation, the UE could reuse the measurements it anyway performs for L3 mobility and report only those over </w:t>
      </w:r>
      <w:r w:rsidR="0092125D">
        <w:t>L1</w:t>
      </w:r>
      <w:r>
        <w:t>.</w:t>
      </w:r>
      <w:r w:rsidRPr="00BB0D25">
        <w:t xml:space="preserve"> </w:t>
      </w:r>
      <w:r>
        <w:t>However, the default operation in NR (and LTE) is that the UE is not configured with specific PCIs for L3 mobility. Instead, the measurement object contains only an ARFCN, and the UE finds all the relevant PCIs. For this normal configuration, the proposed component is not operational. However, the idea is sound: as part of the L3 mobility, the UE detects the SSBs that are important, and it is sufficient that those SSB measurements are reported. In contrast, for the legacy intra-cell L1-RSRP measurements, the UE is required to measure on all configured candidates.</w:t>
      </w:r>
    </w:p>
    <w:p w14:paraId="6A2A34D8" w14:textId="77777777" w:rsidR="009E6E5C" w:rsidRDefault="009E6E5C" w:rsidP="009E6E5C">
      <w:pPr>
        <w:pStyle w:val="BodyText"/>
      </w:pPr>
      <w:r>
        <w:t>To cover the case where no explicit PCIs are configured for L3 measurements, we propose the following modification of component 6:</w:t>
      </w:r>
    </w:p>
    <w:p w14:paraId="4EBB3456" w14:textId="6A2A4A33" w:rsidR="009E6E5C" w:rsidRDefault="009E6E5C" w:rsidP="009E6E5C">
      <w:pPr>
        <w:pStyle w:val="Proposal"/>
      </w:pPr>
      <w:bookmarkStart w:id="20" w:name="_Toc95752691"/>
      <w:r>
        <w:t>Introduce a component “</w:t>
      </w:r>
      <w:r w:rsidR="007F542F">
        <w:t>Report all configured SSBs with PCI different from serving cell PCI”</w:t>
      </w:r>
      <w:r>
        <w:t xml:space="preserve"> </w:t>
      </w:r>
      <w:r w:rsidR="00D44FB3">
        <w:t>in FG 23-1-2</w:t>
      </w:r>
      <w:bookmarkEnd w:id="20"/>
    </w:p>
    <w:p w14:paraId="7F6E8A43" w14:textId="6AD055B0" w:rsidR="009E6E5C" w:rsidRDefault="007F542F" w:rsidP="009E6E5C">
      <w:pPr>
        <w:pStyle w:val="BodyText"/>
      </w:pPr>
      <w:r>
        <w:t xml:space="preserve">A UE that does not support this component would only report the SSBs the UE anyway detects during L3 mobility. </w:t>
      </w:r>
    </w:p>
    <w:p w14:paraId="55742ABC" w14:textId="14F026F7" w:rsidR="007F542F" w:rsidRDefault="007F542F" w:rsidP="009E6E5C">
      <w:pPr>
        <w:pStyle w:val="BodyText"/>
      </w:pPr>
      <w:r>
        <w:t>In component 9, the SMTC window is discussed. Here we do not see any reason to request the UE to perform measurements outside the SMTC window. Hence, component 9 can be removed:</w:t>
      </w:r>
    </w:p>
    <w:p w14:paraId="5C13897A" w14:textId="4686E2C7" w:rsidR="007F542F" w:rsidRDefault="007F542F" w:rsidP="007F542F">
      <w:pPr>
        <w:pStyle w:val="Proposal"/>
      </w:pPr>
      <w:bookmarkStart w:id="21" w:name="_Toc95752692"/>
      <w:r>
        <w:t xml:space="preserve">Remove component </w:t>
      </w:r>
      <w:r w:rsidR="00674B29">
        <w:t>9</w:t>
      </w:r>
      <w:r w:rsidR="00D44FB3">
        <w:t xml:space="preserve"> in FG 23-1-2</w:t>
      </w:r>
      <w:r w:rsidR="00674B29">
        <w:t xml:space="preserve"> since</w:t>
      </w:r>
      <w:r w:rsidR="00437248">
        <w:t xml:space="preserve"> measurements outside the SMTC window are anyway not supported</w:t>
      </w:r>
      <w:r>
        <w:t>.</w:t>
      </w:r>
      <w:bookmarkEnd w:id="21"/>
    </w:p>
    <w:p w14:paraId="49D37296" w14:textId="77777777" w:rsidR="007F542F" w:rsidRDefault="007F542F" w:rsidP="007F542F">
      <w:pPr>
        <w:pStyle w:val="BodyText"/>
      </w:pPr>
      <w:r>
        <w:t>All NR deployments rely on overlapping SSB transmissions: essentially it is assumed that all cells can transmit all SSBs. A UE that cannot perform measurements on overlapping SSBs would in practice not support inter-cell beam measurements. Hence, components 10 and 11 can be removed:</w:t>
      </w:r>
    </w:p>
    <w:p w14:paraId="16143AF3" w14:textId="60B6A537" w:rsidR="007F542F" w:rsidRPr="009E6E5C" w:rsidRDefault="007F542F" w:rsidP="007F542F">
      <w:pPr>
        <w:pStyle w:val="Proposal"/>
      </w:pPr>
      <w:bookmarkStart w:id="22" w:name="_Toc95752693"/>
      <w:r>
        <w:t xml:space="preserve">Component 10 and 11 </w:t>
      </w:r>
      <w:r w:rsidR="00D44FB3">
        <w:t xml:space="preserve">in FG 23-1-2 </w:t>
      </w:r>
      <w:r>
        <w:t xml:space="preserve">can be </w:t>
      </w:r>
      <w:r w:rsidR="00674B29">
        <w:t>removed since</w:t>
      </w:r>
      <w:r w:rsidR="00437248">
        <w:t xml:space="preserve"> measurements on overlapping SSBs </w:t>
      </w:r>
      <w:r w:rsidR="00674B29">
        <w:t>are</w:t>
      </w:r>
      <w:r w:rsidR="00437248">
        <w:t xml:space="preserve"> required</w:t>
      </w:r>
      <w:r>
        <w:t>.</w:t>
      </w:r>
      <w:bookmarkEnd w:id="22"/>
      <w:r>
        <w:t xml:space="preserve"> </w:t>
      </w:r>
    </w:p>
    <w:p w14:paraId="24AE9E27" w14:textId="398C816F" w:rsidR="005E0837" w:rsidRDefault="007F542F" w:rsidP="005E0837">
      <w:pPr>
        <w:pStyle w:val="BodyText"/>
        <w:rPr>
          <w:lang w:val="sv-SE"/>
        </w:rPr>
      </w:pPr>
      <w:r w:rsidRPr="00707BF1">
        <w:rPr>
          <w:lang w:val="en-US"/>
        </w:rPr>
        <w:t>Components 12 and 13 are meant to extend FG 16-1g (</w:t>
      </w:r>
      <w:r w:rsidRPr="00707BF1">
        <w:rPr>
          <w:i/>
          <w:iCs/>
          <w:lang w:val="en-US"/>
        </w:rPr>
        <w:t>maxTotalResourcesForAcrossFreqRanges-r16</w:t>
      </w:r>
      <w:r w:rsidRPr="00707BF1">
        <w:rPr>
          <w:lang w:val="en-US"/>
        </w:rPr>
        <w:t xml:space="preserve"> and </w:t>
      </w:r>
      <w:r w:rsidRPr="00707BF1">
        <w:rPr>
          <w:i/>
          <w:iCs/>
          <w:lang w:val="en-US"/>
        </w:rPr>
        <w:t>maxTotalResourcesForOneFreqRange-r16</w:t>
      </w:r>
      <w:r w:rsidRPr="00707BF1">
        <w:rPr>
          <w:lang w:val="en-US"/>
        </w:rPr>
        <w:t>). As we see it, maxTotalResourcesForAcrossFreqRanges</w:t>
      </w:r>
      <w:r w:rsidRPr="00707BF1">
        <w:rPr>
          <w:i/>
          <w:iCs/>
          <w:lang w:val="en-US"/>
        </w:rPr>
        <w:t>-r16</w:t>
      </w:r>
      <w:r w:rsidRPr="00707BF1">
        <w:rPr>
          <w:lang w:val="en-US"/>
        </w:rPr>
        <w:t xml:space="preserve"> and </w:t>
      </w:r>
      <w:r w:rsidRPr="00707BF1">
        <w:rPr>
          <w:i/>
          <w:iCs/>
          <w:lang w:val="en-US"/>
        </w:rPr>
        <w:t xml:space="preserve">maxTotalResourcesForOneFreqRange-r16 </w:t>
      </w:r>
      <w:r w:rsidRPr="00707BF1">
        <w:rPr>
          <w:lang w:val="en-US"/>
        </w:rPr>
        <w:t xml:space="preserve">are applicable also for inter-cell beam measurements – it is a natural interpretation, since an inter-cell L1-RSRP measurement is still an L1-RSRP measurement. </w:t>
      </w:r>
      <w:r w:rsidR="00492E80">
        <w:rPr>
          <w:lang w:val="sv-SE"/>
        </w:rPr>
        <w:t>Therefore, we propose</w:t>
      </w:r>
    </w:p>
    <w:p w14:paraId="6A970A77" w14:textId="18CDA111" w:rsidR="00492E80" w:rsidRPr="00707BF1" w:rsidRDefault="00492E80" w:rsidP="00492E80">
      <w:pPr>
        <w:pStyle w:val="Proposal"/>
        <w:rPr>
          <w:lang w:val="en-US"/>
        </w:rPr>
      </w:pPr>
      <w:bookmarkStart w:id="23" w:name="_Toc95752694"/>
      <w:r w:rsidRPr="00707BF1">
        <w:rPr>
          <w:lang w:val="en-US"/>
        </w:rPr>
        <w:t xml:space="preserve">Components 12 and 13 </w:t>
      </w:r>
      <w:r w:rsidR="00D44FB3">
        <w:t>in FG 23-1-2 can be</w:t>
      </w:r>
      <w:r w:rsidRPr="00707BF1">
        <w:rPr>
          <w:lang w:val="en-US"/>
        </w:rPr>
        <w:t xml:space="preserve"> removed</w:t>
      </w:r>
      <w:r w:rsidR="00437248" w:rsidRPr="00707BF1">
        <w:rPr>
          <w:lang w:val="en-US"/>
        </w:rPr>
        <w:t>, since the Rel-16 capabilities are applicable</w:t>
      </w:r>
      <w:r w:rsidRPr="00707BF1">
        <w:rPr>
          <w:lang w:val="en-US"/>
        </w:rPr>
        <w:t>.</w:t>
      </w:r>
      <w:bookmarkEnd w:id="23"/>
    </w:p>
    <w:p w14:paraId="54888CD1" w14:textId="5E4E51AB" w:rsidR="004F4FB3" w:rsidRDefault="00492E80" w:rsidP="004C0A1A">
      <w:pPr>
        <w:pStyle w:val="BodyText"/>
        <w:rPr>
          <w:i/>
          <w:lang w:val="en-US"/>
        </w:rPr>
      </w:pPr>
      <w:r>
        <w:t xml:space="preserve">If needed, we can make a conclusion to clarify that inter-cell beam measurements are included in </w:t>
      </w:r>
      <w:r w:rsidRPr="00707BF1">
        <w:rPr>
          <w:i/>
          <w:iCs/>
          <w:lang w:val="en-US"/>
        </w:rPr>
        <w:t>maxTotalResourcesForAcrossFreqRanges-r16</w:t>
      </w:r>
      <w:r w:rsidRPr="00707BF1">
        <w:rPr>
          <w:lang w:val="en-US"/>
        </w:rPr>
        <w:t xml:space="preserve"> and </w:t>
      </w:r>
      <w:r w:rsidRPr="00707BF1">
        <w:rPr>
          <w:i/>
          <w:iCs/>
          <w:lang w:val="en-US"/>
        </w:rPr>
        <w:t>maxTotalResourcesForOneFreqRange-r16.</w:t>
      </w:r>
    </w:p>
    <w:p w14:paraId="7D9FFEDC" w14:textId="34E35DF9" w:rsidR="0092125D" w:rsidRPr="0092125D" w:rsidRDefault="0092125D" w:rsidP="004C0A1A">
      <w:pPr>
        <w:pStyle w:val="BodyText"/>
      </w:pPr>
      <w:r>
        <w:rPr>
          <w:lang w:val="en-US"/>
        </w:rPr>
        <w:t>In summary, we propose the following modifications of FG 23-1-2: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7744"/>
      </w:tblGrid>
      <w:tr w:rsidR="004F4FB3" w:rsidRPr="00B24F5E" w14:paraId="4256A316" w14:textId="77777777" w:rsidTr="004F4FB3">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301FA85" w14:textId="77777777" w:rsidR="004F4FB3" w:rsidRPr="00B24F5E" w:rsidRDefault="004F4FB3"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Inter-cell beam measurement and reporting </w:t>
            </w:r>
            <w:r w:rsidRPr="00492E80">
              <w:rPr>
                <w:rFonts w:asciiTheme="majorHAnsi" w:hAnsiTheme="majorHAnsi" w:cstheme="majorHAnsi"/>
                <w:strike/>
                <w:color w:val="FF0000"/>
                <w:szCs w:val="18"/>
                <w:lang w:eastAsia="zh-CN"/>
              </w:rPr>
              <w:t>[</w:t>
            </w:r>
            <w:r w:rsidRPr="00492E80">
              <w:rPr>
                <w:rFonts w:asciiTheme="majorHAnsi" w:hAnsiTheme="majorHAnsi" w:cstheme="majorHAnsi"/>
                <w:color w:val="FF0000"/>
                <w:szCs w:val="18"/>
                <w:lang w:eastAsia="zh-CN"/>
              </w:rPr>
              <w:t xml:space="preserve">(for inter-cell BM </w:t>
            </w:r>
            <w:r w:rsidRPr="00492E80">
              <w:rPr>
                <w:rFonts w:asciiTheme="majorHAnsi" w:hAnsiTheme="majorHAnsi" w:cstheme="majorHAnsi"/>
                <w:strike/>
                <w:color w:val="FF0000"/>
                <w:szCs w:val="18"/>
                <w:lang w:eastAsia="zh-CN"/>
              </w:rPr>
              <w:t>[</w:t>
            </w:r>
            <w:r w:rsidRPr="00492E80">
              <w:rPr>
                <w:rFonts w:asciiTheme="majorHAnsi" w:hAnsiTheme="majorHAnsi" w:cstheme="majorHAnsi"/>
                <w:color w:val="FF0000"/>
                <w:szCs w:val="18"/>
                <w:lang w:eastAsia="zh-CN"/>
              </w:rPr>
              <w:t>and mTRP</w:t>
            </w:r>
            <w:r w:rsidRPr="00492E80">
              <w:rPr>
                <w:rFonts w:asciiTheme="majorHAnsi" w:hAnsiTheme="majorHAnsi" w:cstheme="majorHAnsi"/>
                <w:strike/>
                <w:color w:val="FF0000"/>
                <w:szCs w:val="18"/>
                <w:lang w:eastAsia="zh-CN"/>
              </w:rPr>
              <w:t>]</w:t>
            </w:r>
            <w:r w:rsidRPr="00492E80">
              <w:rPr>
                <w:rFonts w:asciiTheme="majorHAnsi" w:hAnsiTheme="majorHAnsi" w:cstheme="majorHAnsi"/>
                <w:color w:val="FF0000"/>
                <w:szCs w:val="18"/>
                <w:lang w:eastAsia="zh-CN"/>
              </w:rPr>
              <w:t>)</w:t>
            </w:r>
            <w:r w:rsidRPr="00492E80">
              <w:rPr>
                <w:rFonts w:asciiTheme="majorHAnsi" w:hAnsiTheme="majorHAnsi" w:cstheme="majorHAnsi"/>
                <w:strike/>
                <w:color w:val="FF0000"/>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F48C98" w14:textId="77777777" w:rsidR="004F4FB3" w:rsidRPr="007B5FB0" w:rsidRDefault="004F4FB3" w:rsidP="00F632F5">
            <w:pPr>
              <w:pStyle w:val="ListParagraph"/>
              <w:snapToGrid w:val="0"/>
              <w:ind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L1-RSRP measurement and reporting on SSB(s) with PCI(s) different from serving cell PCI</w:t>
            </w:r>
          </w:p>
          <w:p w14:paraId="69C2799C" w14:textId="77777777" w:rsidR="004F4FB3" w:rsidRPr="007B5FB0" w:rsidRDefault="004F4FB3" w:rsidP="00F632F5">
            <w:pPr>
              <w:snapToGrid w:val="0"/>
              <w:spacing w:after="0"/>
              <w:contextualSpacing/>
              <w:rPr>
                <w:rFonts w:asciiTheme="majorHAnsi" w:hAnsiTheme="majorHAnsi" w:cstheme="majorHAnsi"/>
                <w:color w:val="000000" w:themeColor="text1"/>
                <w:sz w:val="18"/>
                <w:szCs w:val="18"/>
              </w:rPr>
            </w:pPr>
          </w:p>
          <w:p w14:paraId="64C04011" w14:textId="77777777" w:rsidR="004F4FB3" w:rsidRPr="00492E80" w:rsidRDefault="004F4FB3" w:rsidP="00F632F5">
            <w:pPr>
              <w:snapToGrid w:val="0"/>
              <w:spacing w:after="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highlight w:val="yellow"/>
              </w:rPr>
              <w:t>FFS: whether to include the following components 2-13 into this FG or one or more separate FGs</w:t>
            </w:r>
          </w:p>
          <w:p w14:paraId="3E66C9AE" w14:textId="77777777" w:rsidR="004F4FB3" w:rsidRPr="00492E80" w:rsidRDefault="004F4FB3" w:rsidP="00F632F5">
            <w:pPr>
              <w:snapToGrid w:val="0"/>
              <w:spacing w:after="0"/>
              <w:contextualSpacing/>
              <w:rPr>
                <w:rFonts w:asciiTheme="majorHAnsi" w:hAnsiTheme="majorHAnsi" w:cstheme="majorHAnsi"/>
                <w:strike/>
                <w:color w:val="FF0000"/>
                <w:sz w:val="18"/>
                <w:szCs w:val="18"/>
              </w:rPr>
            </w:pPr>
            <w:r w:rsidRPr="00492E80">
              <w:rPr>
                <w:rFonts w:asciiTheme="majorHAnsi" w:hAnsiTheme="majorHAnsi" w:cstheme="majorHAnsi"/>
                <w:strike/>
                <w:color w:val="FF0000"/>
                <w:sz w:val="18"/>
                <w:szCs w:val="18"/>
                <w:highlight w:val="yellow"/>
              </w:rPr>
              <w:t>FFS: Whether basic FGs are defined, and if so, which components are basic FGs, i.e., a UE that supports FG 23-1-2 must also support said basic FG</w:t>
            </w:r>
            <w:r w:rsidRPr="00492E80">
              <w:rPr>
                <w:rFonts w:asciiTheme="majorHAnsi" w:hAnsiTheme="majorHAnsi" w:cstheme="majorHAnsi"/>
                <w:strike/>
                <w:color w:val="FF0000"/>
                <w:sz w:val="18"/>
                <w:szCs w:val="18"/>
              </w:rPr>
              <w:t>s</w:t>
            </w:r>
          </w:p>
          <w:p w14:paraId="0853FB92"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rPr>
            </w:pPr>
            <w:r w:rsidRPr="00492E80">
              <w:rPr>
                <w:rFonts w:asciiTheme="majorHAnsi" w:hAnsiTheme="majorHAnsi" w:cstheme="majorHAnsi"/>
                <w:strike/>
                <w:color w:val="FF0000"/>
                <w:sz w:val="18"/>
                <w:szCs w:val="18"/>
              </w:rPr>
              <w:t>2. Support of up to K</w:t>
            </w:r>
            <w:r w:rsidRPr="00492E80">
              <w:rPr>
                <w:rFonts w:asciiTheme="majorHAnsi" w:hAnsiTheme="majorHAnsi" w:cstheme="majorHAnsi"/>
                <w:strike/>
                <w:color w:val="FF0000"/>
                <w:sz w:val="18"/>
                <w:szCs w:val="18"/>
                <w:highlight w:val="yellow"/>
              </w:rPr>
              <w:t>[=4]</w:t>
            </w:r>
            <w:r w:rsidRPr="00492E80">
              <w:rPr>
                <w:rFonts w:asciiTheme="majorHAnsi" w:hAnsiTheme="majorHAnsi" w:cstheme="majorHAnsi"/>
                <w:strike/>
                <w:color w:val="FF0000"/>
                <w:sz w:val="18"/>
                <w:szCs w:val="18"/>
              </w:rPr>
              <w:t xml:space="preserve"> SSBRI-RSRP </w:t>
            </w:r>
            <w:r w:rsidRPr="00492E80">
              <w:rPr>
                <w:rFonts w:asciiTheme="majorHAnsi" w:hAnsiTheme="majorHAnsi" w:cstheme="majorHAnsi"/>
                <w:strike/>
                <w:color w:val="FF0000"/>
                <w:sz w:val="18"/>
                <w:szCs w:val="18"/>
                <w:highlight w:val="yellow"/>
              </w:rPr>
              <w:t>[pairs/beams]</w:t>
            </w:r>
            <w:r w:rsidRPr="00492E80">
              <w:rPr>
                <w:rFonts w:asciiTheme="majorHAnsi" w:hAnsiTheme="majorHAnsi" w:cstheme="majorHAnsi"/>
                <w:strike/>
                <w:color w:val="FF0000"/>
                <w:sz w:val="18"/>
                <w:szCs w:val="18"/>
              </w:rPr>
              <w:t xml:space="preserve"> in one report </w:t>
            </w:r>
            <w:r w:rsidRPr="00492E80">
              <w:rPr>
                <w:rFonts w:asciiTheme="majorHAnsi" w:hAnsiTheme="majorHAnsi" w:cstheme="majorHAnsi"/>
                <w:strike/>
                <w:color w:val="FF0000"/>
                <w:sz w:val="18"/>
                <w:szCs w:val="18"/>
                <w:highlight w:val="yellow"/>
              </w:rPr>
              <w:t>[where at least one [pair/beam] associated with a PCI different from serving cell PCI can be reported] (FFS: if K is a component candidate value)</w:t>
            </w:r>
          </w:p>
          <w:p w14:paraId="18E6BDF9"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rPr>
            </w:pPr>
            <w:r w:rsidRPr="00492E80">
              <w:rPr>
                <w:rFonts w:asciiTheme="majorHAnsi" w:hAnsiTheme="majorHAnsi" w:cstheme="majorHAnsi"/>
                <w:strike/>
                <w:color w:val="FF0000"/>
                <w:sz w:val="18"/>
                <w:szCs w:val="18"/>
              </w:rPr>
              <w:t xml:space="preserve">3. The maximum number of </w:t>
            </w:r>
            <w:r w:rsidRPr="00492E80">
              <w:rPr>
                <w:rFonts w:asciiTheme="majorHAnsi" w:hAnsiTheme="majorHAnsi" w:cstheme="majorHAnsi"/>
                <w:strike/>
                <w:color w:val="FF0000"/>
                <w:sz w:val="18"/>
                <w:szCs w:val="18"/>
                <w:highlight w:val="yellow"/>
              </w:rPr>
              <w:t>[RRC-configured]</w:t>
            </w:r>
            <w:r w:rsidRPr="00492E80">
              <w:rPr>
                <w:rFonts w:asciiTheme="majorHAnsi" w:hAnsiTheme="majorHAnsi" w:cstheme="majorHAnsi"/>
                <w:strike/>
                <w:color w:val="FF0000"/>
                <w:sz w:val="18"/>
                <w:szCs w:val="18"/>
              </w:rPr>
              <w:t xml:space="preserve"> PCI(s) different from serving cell PCI for L1-RSRP measurement]  </w:t>
            </w:r>
            <w:r w:rsidRPr="00492E80">
              <w:rPr>
                <w:rFonts w:asciiTheme="majorHAnsi" w:hAnsiTheme="majorHAnsi" w:cstheme="majorHAnsi"/>
                <w:strike/>
                <w:color w:val="FF0000"/>
                <w:sz w:val="18"/>
                <w:szCs w:val="18"/>
                <w:highlight w:val="yellow"/>
              </w:rPr>
              <w:t>(FFS: whether to split this for FR1 and FR2) (FFS: whether/how to capture different values/behaviors for periodic/aperiodic/semi-persistent L1-RSRP measurement</w:t>
            </w:r>
          </w:p>
          <w:p w14:paraId="6712BA31" w14:textId="77777777" w:rsidR="004F4FB3" w:rsidRPr="00492E80" w:rsidRDefault="004F4FB3" w:rsidP="00F632F5">
            <w:pPr>
              <w:pStyle w:val="ListParagraph"/>
              <w:snapToGrid w:val="0"/>
              <w:ind w:left="360" w:hanging="360"/>
              <w:contextualSpacing/>
              <w:rPr>
                <w:rFonts w:asciiTheme="majorHAnsi" w:hAnsiTheme="majorHAnsi" w:cstheme="majorHAnsi"/>
                <w:color w:val="FF0000"/>
                <w:sz w:val="18"/>
                <w:szCs w:val="18"/>
              </w:rPr>
            </w:pPr>
            <w:r w:rsidRPr="00492E80" w:rsidDel="00CF4966">
              <w:rPr>
                <w:rFonts w:asciiTheme="majorHAnsi" w:hAnsiTheme="majorHAnsi" w:cstheme="majorHAnsi"/>
                <w:color w:val="FF0000"/>
                <w:sz w:val="18"/>
                <w:szCs w:val="18"/>
              </w:rPr>
              <w:t xml:space="preserve"> </w:t>
            </w:r>
            <w:r w:rsidRPr="00492E80">
              <w:rPr>
                <w:rFonts w:asciiTheme="majorHAnsi" w:hAnsiTheme="majorHAnsi" w:cstheme="majorHAnsi"/>
                <w:strike/>
                <w:color w:val="FF0000"/>
                <w:sz w:val="18"/>
                <w:szCs w:val="18"/>
              </w:rPr>
              <w:t>[</w:t>
            </w:r>
            <w:r w:rsidRPr="00492E80">
              <w:rPr>
                <w:rFonts w:asciiTheme="majorHAnsi" w:hAnsiTheme="majorHAnsi" w:cstheme="majorHAnsi"/>
                <w:color w:val="FF0000"/>
                <w:sz w:val="18"/>
                <w:szCs w:val="18"/>
              </w:rPr>
              <w:t>4. The max number of SSB resources configured to measure L1-RSRP within a slot with PCI(s) same as or different from serving cell PCI [across all CC]</w:t>
            </w:r>
            <w:r w:rsidRPr="00492E80">
              <w:rPr>
                <w:rFonts w:asciiTheme="majorHAnsi" w:hAnsiTheme="majorHAnsi" w:cstheme="majorHAnsi"/>
                <w:strike/>
                <w:color w:val="FF0000"/>
                <w:sz w:val="18"/>
                <w:szCs w:val="18"/>
              </w:rPr>
              <w:t>]</w:t>
            </w:r>
          </w:p>
          <w:p w14:paraId="547DE79B"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highlight w:val="yellow"/>
              </w:rPr>
              <w:t>[5. The max number of SSB resources configured to measure L1-RSRP with PCI(s) same as or different from serving cell PCI [across all CC]]</w:t>
            </w:r>
          </w:p>
          <w:p w14:paraId="7D2AFE2C" w14:textId="5E46B6A9" w:rsidR="004F4FB3" w:rsidRPr="00492E80" w:rsidRDefault="004F4FB3" w:rsidP="00F632F5">
            <w:pPr>
              <w:pStyle w:val="ListParagraph"/>
              <w:snapToGrid w:val="0"/>
              <w:ind w:left="360" w:hanging="360"/>
              <w:contextualSpacing/>
              <w:rPr>
                <w:rFonts w:asciiTheme="majorHAnsi" w:hAnsiTheme="majorHAnsi" w:cstheme="majorHAnsi"/>
                <w:color w:val="FF0000"/>
                <w:sz w:val="18"/>
                <w:szCs w:val="18"/>
              </w:rPr>
            </w:pPr>
            <w:r w:rsidRPr="00492E80">
              <w:rPr>
                <w:rFonts w:asciiTheme="majorHAnsi" w:hAnsiTheme="majorHAnsi" w:cstheme="majorHAnsi"/>
                <w:strike/>
                <w:color w:val="FF0000"/>
                <w:sz w:val="18"/>
                <w:szCs w:val="18"/>
              </w:rPr>
              <w:t>[</w:t>
            </w:r>
            <w:r w:rsidRPr="00492E80">
              <w:rPr>
                <w:rFonts w:asciiTheme="majorHAnsi" w:hAnsiTheme="majorHAnsi" w:cstheme="majorHAnsi"/>
                <w:color w:val="FF0000"/>
                <w:sz w:val="18"/>
                <w:szCs w:val="18"/>
              </w:rPr>
              <w:t xml:space="preserve">6. </w:t>
            </w:r>
            <w:r w:rsidR="00492E80" w:rsidRPr="00707BF1">
              <w:rPr>
                <w:rFonts w:asciiTheme="majorHAnsi" w:hAnsiTheme="majorHAnsi" w:cstheme="majorHAnsi"/>
                <w:color w:val="FF0000"/>
                <w:sz w:val="18"/>
                <w:szCs w:val="18"/>
                <w:lang w:val="en-US"/>
              </w:rPr>
              <w:t>Support that all configured inter-cell SSBs are measured.</w:t>
            </w:r>
            <w:r w:rsidR="00492E80" w:rsidRPr="00707BF1">
              <w:rPr>
                <w:rFonts w:asciiTheme="majorHAnsi" w:hAnsiTheme="majorHAnsi" w:cstheme="majorHAnsi"/>
                <w:color w:val="FF0000"/>
                <w:sz w:val="18"/>
                <w:szCs w:val="18"/>
                <w:highlight w:val="yellow"/>
                <w:lang w:val="en-US"/>
              </w:rPr>
              <w:br/>
            </w:r>
            <w:r w:rsidRPr="00492E80">
              <w:rPr>
                <w:rFonts w:asciiTheme="majorHAnsi" w:hAnsiTheme="majorHAnsi" w:cstheme="majorHAnsi"/>
                <w:strike/>
                <w:color w:val="FF0000"/>
                <w:sz w:val="18"/>
                <w:szCs w:val="18"/>
                <w:highlight w:val="yellow"/>
              </w:rPr>
              <w:t>Support on that SSB(s) with PCI(s) different from serving cell PCI configured for L1 beam measurement and report are not included in SSBs with PCIs configured for L3 mobility measurement]</w:t>
            </w:r>
          </w:p>
          <w:p w14:paraId="7565C828"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rPr>
              <w:t>[7.</w:t>
            </w:r>
            <w:r w:rsidRPr="00492E80">
              <w:rPr>
                <w:rFonts w:asciiTheme="majorHAnsi" w:hAnsiTheme="majorHAnsi" w:cstheme="majorHAnsi"/>
                <w:strike/>
                <w:color w:val="FF0000"/>
                <w:sz w:val="18"/>
                <w:szCs w:val="18"/>
                <w:highlight w:val="yellow"/>
              </w:rPr>
              <w:t xml:space="preserve"> The maximum number of configured additional PCIs is X1 when time domain positions and periodicity of configured SSBs with additional PCIs are the same as time domain positions and periodicity of the serving cell SSBs]</w:t>
            </w:r>
          </w:p>
          <w:p w14:paraId="5CBC8F34"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highlight w:val="yellow"/>
              </w:rPr>
              <w:t>[8. The maximum number of configured additional PCIs is X2 when time domain positions and periodicity of configured SSBs with additional PCIs are different with time domain positions and periodicity of the serving cell SSBs]</w:t>
            </w:r>
          </w:p>
          <w:p w14:paraId="48CEB4A7"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highlight w:val="yellow"/>
              </w:rPr>
              <w:t>[9. Supported mode inter-cell measurement: {inside SMTC, both inside and outside SMTC}]</w:t>
            </w:r>
          </w:p>
          <w:p w14:paraId="3CF540B0"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highlight w:val="yellow"/>
              </w:rPr>
              <w:t>[10. Supported mode of measurement over overlapped SSBs: {overlapped, both overlapped and non-overlapped}]</w:t>
            </w:r>
          </w:p>
          <w:p w14:paraId="27BF677F"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highlight w:val="yellow"/>
              </w:rPr>
              <w:t>[11. Maximum number of overlapped SSBs in one SSB resource for L1-RSRP measurement]</w:t>
            </w:r>
          </w:p>
          <w:p w14:paraId="74F23884" w14:textId="77777777" w:rsidR="004F4FB3" w:rsidRPr="00492E80" w:rsidRDefault="004F4FB3" w:rsidP="00F632F5">
            <w:pPr>
              <w:pStyle w:val="ListParagraph"/>
              <w:snapToGrid w:val="0"/>
              <w:ind w:left="360" w:hanging="360"/>
              <w:contextualSpacing/>
              <w:rPr>
                <w:rFonts w:asciiTheme="majorHAnsi" w:hAnsiTheme="majorHAnsi" w:cstheme="majorHAnsi"/>
                <w:strike/>
                <w:color w:val="FF0000"/>
                <w:sz w:val="18"/>
                <w:szCs w:val="18"/>
                <w:highlight w:val="yellow"/>
              </w:rPr>
            </w:pPr>
            <w:r w:rsidRPr="00492E80">
              <w:rPr>
                <w:rFonts w:asciiTheme="majorHAnsi" w:hAnsiTheme="majorHAnsi" w:cstheme="majorHAnsi"/>
                <w:strike/>
                <w:color w:val="FF0000"/>
                <w:sz w:val="18"/>
                <w:szCs w:val="18"/>
                <w:highlight w:val="yellow"/>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0B6F27CD" w14:textId="77777777" w:rsidR="004F4FB3" w:rsidRPr="00B24F5E" w:rsidRDefault="004F4FB3" w:rsidP="00F632F5">
            <w:pPr>
              <w:pStyle w:val="ListParagraph"/>
              <w:numPr>
                <w:ilvl w:val="0"/>
                <w:numId w:val="37"/>
              </w:numPr>
              <w:overflowPunct/>
              <w:autoSpaceDE/>
              <w:autoSpaceDN/>
              <w:adjustRightInd/>
              <w:snapToGrid w:val="0"/>
              <w:spacing w:line="259" w:lineRule="auto"/>
              <w:contextualSpacing/>
              <w:jc w:val="both"/>
              <w:textAlignment w:val="auto"/>
              <w:rPr>
                <w:rFonts w:asciiTheme="majorHAnsi" w:hAnsiTheme="majorHAnsi" w:cstheme="majorHAnsi"/>
                <w:color w:val="000000" w:themeColor="text1"/>
                <w:sz w:val="18"/>
                <w:szCs w:val="18"/>
              </w:rPr>
            </w:pPr>
            <w:r w:rsidRPr="00492E80">
              <w:rPr>
                <w:rFonts w:asciiTheme="majorHAnsi" w:hAnsiTheme="majorHAnsi" w:cstheme="majorHAnsi"/>
                <w:strike/>
                <w:color w:val="FF0000"/>
                <w:sz w:val="18"/>
                <w:szCs w:val="18"/>
                <w:highlight w:val="yellow"/>
              </w:rPr>
              <w:t>[13.[The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r>
    </w:tbl>
    <w:p w14:paraId="67B6B45F" w14:textId="673290FA" w:rsidR="004F4FB3" w:rsidRDefault="004F4FB3" w:rsidP="004C0A1A">
      <w:pPr>
        <w:pStyle w:val="BodyText"/>
      </w:pPr>
    </w:p>
    <w:p w14:paraId="672230E8" w14:textId="0E6EFB8E" w:rsidR="00BB0D25" w:rsidRDefault="00CE36B8" w:rsidP="00CE36B8">
      <w:pPr>
        <w:pStyle w:val="Heading3"/>
      </w:pPr>
      <w:r>
        <w:t>2.1.3</w:t>
      </w:r>
      <w:r>
        <w:tab/>
        <w:t>Separate DL</w:t>
      </w:r>
      <w:r w:rsidR="00D00B4D">
        <w:t>/UL</w:t>
      </w:r>
      <w:r>
        <w:t xml:space="preserve"> TCI</w:t>
      </w:r>
    </w:p>
    <w:p w14:paraId="4A3766A7" w14:textId="11D98E05" w:rsidR="00BB0D25" w:rsidRDefault="00BB0D25" w:rsidP="00BB0D25">
      <w:pPr>
        <w:pStyle w:val="BodyText"/>
      </w:pPr>
      <w:r>
        <w:t xml:space="preserve">No components </w:t>
      </w:r>
      <w:r w:rsidR="001E4870">
        <w:t xml:space="preserve">have been </w:t>
      </w:r>
      <w:r>
        <w:t xml:space="preserve">agreed for separate UL/DL TCI. </w:t>
      </w:r>
      <w:r w:rsidR="001E4870">
        <w:t xml:space="preserve">The assumption is FG 23-1-1 can be used as a starting point to define such components. </w:t>
      </w:r>
    </w:p>
    <w:p w14:paraId="6657C864" w14:textId="77777777" w:rsidR="00943FB9" w:rsidRDefault="00943FB9" w:rsidP="00BB0D25">
      <w:pPr>
        <w:pStyle w:val="BodyText"/>
      </w:pPr>
      <w:r>
        <w:t>Since it is unlikely that separate UL/DL TCI is implemented early, it would make sense that separate UL/DL TCI is a separate FG, to facilitate IODT:</w:t>
      </w:r>
    </w:p>
    <w:p w14:paraId="622A0EAF" w14:textId="1E28B249" w:rsidR="00943FB9" w:rsidRDefault="00943FB9" w:rsidP="00943FB9">
      <w:pPr>
        <w:pStyle w:val="Proposal"/>
      </w:pPr>
      <w:bookmarkStart w:id="24" w:name="_Toc95752695"/>
      <w:r>
        <w:t>Separate DL/UL TCI is a separate FG, and joint DL/UL TCI is a prerequisite FG.</w:t>
      </w:r>
      <w:bookmarkEnd w:id="24"/>
    </w:p>
    <w:p w14:paraId="4D57D8F7" w14:textId="4DF38445" w:rsidR="00437248" w:rsidRDefault="00437248" w:rsidP="00BB0D25">
      <w:pPr>
        <w:pStyle w:val="BodyText"/>
      </w:pPr>
      <w:r>
        <w:t>A straightforward extension of component 1 is to replace “joint” with “separate”. However, one additional modification would make sense</w:t>
      </w:r>
      <w:r w:rsidR="00D8619E">
        <w:t>.</w:t>
      </w:r>
      <w:r w:rsidR="00D8619E" w:rsidRPr="00D8619E">
        <w:t xml:space="preserve"> </w:t>
      </w:r>
      <w:r w:rsidR="00D8619E">
        <w:t>Note that SRS is a valid source RS for UL TCI</w:t>
      </w:r>
      <w:r w:rsidR="000B546C">
        <w:t>, and that</w:t>
      </w:r>
      <w:r w:rsidR="00D8619E">
        <w:t xml:space="preserve"> SRS cannot be used as a PL RS</w:t>
      </w:r>
      <w:r w:rsidR="00D16EC0">
        <w:t>. D</w:t>
      </w:r>
      <w:r w:rsidR="00D8619E">
        <w:t>efining beam alignment between SRS and a DL RS is non-trivial, since in the most realistic case, the SRS is configured without any relation to a DL RS.</w:t>
      </w:r>
      <w:r w:rsidR="00D8619E" w:rsidRPr="00D8619E">
        <w:t xml:space="preserve"> </w:t>
      </w:r>
      <w:r w:rsidR="00D8619E">
        <w:t>Based on this argument, we assume that a UE that supports separate DL</w:t>
      </w:r>
      <w:r w:rsidR="00B93FDC">
        <w:t>/UL</w:t>
      </w:r>
      <w:r w:rsidR="00D8619E">
        <w:t xml:space="preserve"> TCI would have to also support an arbitrary PL RS:</w:t>
      </w:r>
    </w:p>
    <w:p w14:paraId="683C6444" w14:textId="27C15763" w:rsidR="00D8619E" w:rsidRDefault="00D8619E" w:rsidP="00D8619E">
      <w:pPr>
        <w:pStyle w:val="Proposal"/>
      </w:pPr>
      <w:bookmarkStart w:id="25" w:name="_Toc95752696"/>
      <w:r>
        <w:t xml:space="preserve">The basic component for </w:t>
      </w:r>
      <w:r w:rsidR="00943FB9">
        <w:t>‘</w:t>
      </w:r>
      <w:r>
        <w:t>separate DL</w:t>
      </w:r>
      <w:r w:rsidR="00943FB9">
        <w:t>/UL</w:t>
      </w:r>
      <w:r>
        <w:t xml:space="preserve"> TCI</w:t>
      </w:r>
      <w:r w:rsidR="00943FB9">
        <w:t>’</w:t>
      </w:r>
      <w:r>
        <w:t xml:space="preserve"> would be: “</w:t>
      </w:r>
      <w:r w:rsidRPr="00D8619E">
        <w:t>Separate DL/UL TCI update with their components: (configuration mechanism, QCL rules, applicable source and target signals, support for beam misalignment)</w:t>
      </w:r>
      <w:r>
        <w:t>”</w:t>
      </w:r>
      <w:bookmarkEnd w:id="25"/>
    </w:p>
    <w:p w14:paraId="00777811" w14:textId="670BFFC5" w:rsidR="00B93FDC" w:rsidRDefault="00943FB9" w:rsidP="00BB0D25">
      <w:pPr>
        <w:pStyle w:val="BodyText"/>
      </w:pPr>
      <w:r>
        <w:t xml:space="preserve">Some of the components discussed in subsection 2.1.1 are </w:t>
      </w:r>
      <w:r w:rsidR="007C03C0">
        <w:t xml:space="preserve">related to the number of TCI states, both configured and activated. </w:t>
      </w:r>
    </w:p>
    <w:p w14:paraId="40908067" w14:textId="70ECC75A" w:rsidR="00EA3A20" w:rsidRDefault="00B93FDC" w:rsidP="00BB0D25">
      <w:pPr>
        <w:pStyle w:val="BodyText"/>
      </w:pPr>
      <w:r>
        <w:t xml:space="preserve">Since joint DL/UL TCI is a prerequisite FG for the separate DL/UL TCI, and a joint DL/UL TCI is identical to a DL TCI state from a configuration point of view, </w:t>
      </w:r>
      <w:r w:rsidR="007C03C0">
        <w:t>we propose</w:t>
      </w:r>
    </w:p>
    <w:p w14:paraId="3522E85F" w14:textId="03006C95" w:rsidR="007C03C0" w:rsidRDefault="007C03C0" w:rsidP="007C03C0">
      <w:pPr>
        <w:pStyle w:val="Proposal"/>
      </w:pPr>
      <w:bookmarkStart w:id="26" w:name="_Toc95752697"/>
      <w:r>
        <w:t>A UE that supports separate UL/DL TCI states supports the same number of configured DL TCI states as configured joint TCI states.</w:t>
      </w:r>
      <w:bookmarkEnd w:id="26"/>
    </w:p>
    <w:p w14:paraId="42524939" w14:textId="0BF3D6C2" w:rsidR="00B93FDC" w:rsidRDefault="00B93FDC" w:rsidP="00B93FDC">
      <w:pPr>
        <w:pStyle w:val="BodyText"/>
      </w:pPr>
      <w:r>
        <w:t>Of course, there is no need to introduce a separate component – the number reported under FG 23-1-1 can be reused. However, it is required that the UE reports how many configured UL TCI states it supports:</w:t>
      </w:r>
    </w:p>
    <w:p w14:paraId="7BAE96D8" w14:textId="43879FB8" w:rsidR="007C03C0" w:rsidRDefault="007C03C0" w:rsidP="007C03C0">
      <w:pPr>
        <w:pStyle w:val="Proposal"/>
      </w:pPr>
      <w:bookmarkStart w:id="27" w:name="_Toc95752698"/>
      <w:r>
        <w:t>A UE that supports separate UL/DL TCI states reports how many configured UL TCI states it supports in addition to the number of joint</w:t>
      </w:r>
      <w:r w:rsidR="000B546C">
        <w:t>/DL</w:t>
      </w:r>
      <w:r>
        <w:t xml:space="preserve"> TCI states.</w:t>
      </w:r>
      <w:bookmarkEnd w:id="27"/>
    </w:p>
    <w:p w14:paraId="623E2960" w14:textId="248289A6" w:rsidR="007C03C0" w:rsidRDefault="000B546C" w:rsidP="007C03C0">
      <w:pPr>
        <w:pStyle w:val="BodyText"/>
      </w:pPr>
      <w:r>
        <w:t xml:space="preserve">Note that the number of configured TCI states that are needed is not reduced with the introduction of separate DL/UL TCI. </w:t>
      </w:r>
      <w:r w:rsidR="007C03C0">
        <w:t>The same is true for the activated TCI states: the number of activated DL TCI states that are needed is not reduced with the introduction of UL TCI states. Hence, we have the corresponding proposals for the activate</w:t>
      </w:r>
      <w:r w:rsidR="00105B74">
        <w:t>d</w:t>
      </w:r>
      <w:r w:rsidR="007C03C0">
        <w:t xml:space="preserve"> TCI states:</w:t>
      </w:r>
    </w:p>
    <w:p w14:paraId="4F0E9F44" w14:textId="255684F9" w:rsidR="007C03C0" w:rsidRDefault="007C03C0" w:rsidP="007C03C0">
      <w:pPr>
        <w:pStyle w:val="Proposal"/>
      </w:pPr>
      <w:bookmarkStart w:id="28" w:name="_Toc95752699"/>
      <w:r>
        <w:t>A UE that supports separate DL</w:t>
      </w:r>
      <w:r w:rsidR="007F791B">
        <w:t>/UL</w:t>
      </w:r>
      <w:r>
        <w:t xml:space="preserve"> TCI states supports the same number of activated DL TCI states as activated joint TCI states.</w:t>
      </w:r>
      <w:bookmarkEnd w:id="28"/>
    </w:p>
    <w:p w14:paraId="7F00DFC0" w14:textId="0087DDAD" w:rsidR="007C03C0" w:rsidRDefault="007C03C0" w:rsidP="007C03C0">
      <w:pPr>
        <w:pStyle w:val="Proposal"/>
      </w:pPr>
      <w:bookmarkStart w:id="29" w:name="_Toc95752700"/>
      <w:r>
        <w:t>A UE that supports separate DL</w:t>
      </w:r>
      <w:r w:rsidR="007F791B">
        <w:t>/UL</w:t>
      </w:r>
      <w:r>
        <w:t xml:space="preserve"> TCI states reports how many activated UL TCI states it supports in addition to the number of activated joint TCI states.</w:t>
      </w:r>
      <w:bookmarkEnd w:id="29"/>
    </w:p>
    <w:p w14:paraId="6B1B5FD1" w14:textId="16A83FC6" w:rsidR="007F791B" w:rsidRDefault="007F791B" w:rsidP="007C03C0">
      <w:pPr>
        <w:pStyle w:val="BodyText"/>
      </w:pPr>
      <w:r>
        <w:t xml:space="preserve">In </w:t>
      </w:r>
      <w:r>
        <w:fldChar w:fldCharType="begin"/>
      </w:r>
      <w:r>
        <w:instrText xml:space="preserve"> REF _Ref95219012 \r \h </w:instrText>
      </w:r>
      <w:r>
        <w:fldChar w:fldCharType="separate"/>
      </w:r>
      <w:r>
        <w:t>[2]</w:t>
      </w:r>
      <w:r>
        <w:fldChar w:fldCharType="end"/>
      </w:r>
      <w:r>
        <w:t>, the UL TCI states are now defined in the UL BWP. It would thus make sense to define UE features for the maximum number of UL TCI states per BWP and the total maximum number of UL TCI states across all CCs:</w:t>
      </w:r>
    </w:p>
    <w:p w14:paraId="2A575CD6" w14:textId="2286EDAC" w:rsidR="007F791B" w:rsidRDefault="007F791B" w:rsidP="007F791B">
      <w:pPr>
        <w:pStyle w:val="Proposal"/>
      </w:pPr>
      <w:bookmarkStart w:id="30" w:name="_Toc95752701"/>
      <w:r>
        <w:t xml:space="preserve">Introduce components for the maximum number of TCI states </w:t>
      </w:r>
      <w:r w:rsidR="00D00B4D">
        <w:t>per BWP and across all CCs.</w:t>
      </w:r>
      <w:bookmarkEnd w:id="30"/>
    </w:p>
    <w:p w14:paraId="4487D11B" w14:textId="4DF1F159" w:rsidR="00105B74" w:rsidRDefault="00D00B4D" w:rsidP="007C03C0">
      <w:pPr>
        <w:pStyle w:val="BodyText"/>
      </w:pPr>
      <w:r>
        <w:t>W</w:t>
      </w:r>
      <w:r w:rsidR="00105B74">
        <w:t>e note that there is no agreement on any pool of UL TCI states, nor any agreement on a reference CC for UL TCI states</w:t>
      </w:r>
      <w:r>
        <w:t>:</w:t>
      </w:r>
    </w:p>
    <w:p w14:paraId="70EF7583" w14:textId="1DD7516C" w:rsidR="00105B74" w:rsidRDefault="00105B74" w:rsidP="00105B74">
      <w:pPr>
        <w:pStyle w:val="Observation"/>
      </w:pPr>
      <w:bookmarkStart w:id="31" w:name="_Toc95752762"/>
      <w:r>
        <w:t>There is currently no agreement on any UL TCI state pool, and it is premature to define any UE features related to such a pool.</w:t>
      </w:r>
      <w:bookmarkEnd w:id="31"/>
    </w:p>
    <w:p w14:paraId="685B5A33" w14:textId="6AECB716" w:rsidR="008D7789" w:rsidRDefault="008D7789" w:rsidP="008D7789">
      <w:pPr>
        <w:pStyle w:val="BodyText"/>
      </w:pPr>
      <w:r>
        <w:t xml:space="preserve">In summary, we propose the following components for </w:t>
      </w:r>
      <w:r w:rsidR="009E7FD6">
        <w:t>separate DL/UL TCI:</w:t>
      </w:r>
    </w:p>
    <w:tbl>
      <w:tblPr>
        <w:tblStyle w:val="TableGrid"/>
        <w:tblW w:w="0" w:type="auto"/>
        <w:tblLook w:val="04A0" w:firstRow="1" w:lastRow="0" w:firstColumn="1" w:lastColumn="0" w:noHBand="0" w:noVBand="1"/>
      </w:tblPr>
      <w:tblGrid>
        <w:gridCol w:w="2830"/>
        <w:gridCol w:w="6799"/>
      </w:tblGrid>
      <w:tr w:rsidR="009E7FD6" w14:paraId="2CD3695A" w14:textId="77777777" w:rsidTr="009E7FD6">
        <w:tc>
          <w:tcPr>
            <w:tcW w:w="2830" w:type="dxa"/>
          </w:tcPr>
          <w:p w14:paraId="3970277F" w14:textId="0AECE0CC" w:rsidR="009E7FD6" w:rsidRDefault="009E7FD6" w:rsidP="008D7789">
            <w:pPr>
              <w:pStyle w:val="BodyText"/>
            </w:pPr>
            <w:r w:rsidRPr="009E7FD6">
              <w:rPr>
                <w:rFonts w:cs="Arial"/>
                <w:sz w:val="18"/>
                <w:szCs w:val="14"/>
              </w:rPr>
              <w:t>Unified TCI with separate DL/UL TCI update for intra- and inter-cell beam management</w:t>
            </w:r>
          </w:p>
        </w:tc>
        <w:tc>
          <w:tcPr>
            <w:tcW w:w="6799" w:type="dxa"/>
          </w:tcPr>
          <w:p w14:paraId="4A47B872" w14:textId="7277439A" w:rsidR="009E7FD6" w:rsidRDefault="009E7FD6" w:rsidP="009E7FD6">
            <w:pPr>
              <w:pStyle w:val="ListParagraph"/>
              <w:numPr>
                <w:ilvl w:val="0"/>
                <w:numId w:val="46"/>
              </w:numPr>
              <w:overflowPunct/>
              <w:autoSpaceDE/>
              <w:autoSpaceDN/>
              <w:adjustRightInd/>
              <w:snapToGrid w:val="0"/>
              <w:contextualSpacing/>
              <w:jc w:val="both"/>
              <w:textAlignment w:val="auto"/>
              <w:rPr>
                <w:rFonts w:ascii="Arial" w:hAnsi="Arial" w:cs="Arial"/>
                <w:color w:val="000000" w:themeColor="text1"/>
                <w:sz w:val="18"/>
                <w:szCs w:val="18"/>
              </w:rPr>
            </w:pPr>
            <w:r w:rsidRPr="00707BF1">
              <w:rPr>
                <w:rFonts w:ascii="Arial" w:hAnsi="Arial" w:cs="Arial"/>
                <w:color w:val="000000" w:themeColor="text1"/>
                <w:sz w:val="18"/>
                <w:szCs w:val="18"/>
                <w:lang w:val="en-US"/>
              </w:rPr>
              <w:t>Separate</w:t>
            </w:r>
            <w:r w:rsidRPr="002E5322">
              <w:rPr>
                <w:rFonts w:ascii="Arial" w:hAnsi="Arial" w:cs="Arial"/>
                <w:color w:val="000000" w:themeColor="text1"/>
                <w:sz w:val="18"/>
                <w:szCs w:val="18"/>
              </w:rPr>
              <w:t xml:space="preserve"> DL/UL TCI update with their components: (configuration mechanism, QCL rules, applicable source and target signals</w:t>
            </w:r>
            <w:r w:rsidRPr="00707BF1">
              <w:rPr>
                <w:rFonts w:ascii="Arial" w:hAnsi="Arial" w:cs="Arial"/>
                <w:color w:val="000000" w:themeColor="text1"/>
                <w:sz w:val="18"/>
                <w:szCs w:val="18"/>
                <w:lang w:val="en-US"/>
              </w:rPr>
              <w:t>, beam misalignment</w:t>
            </w:r>
            <w:r w:rsidRPr="002E5322">
              <w:rPr>
                <w:rFonts w:ascii="Arial" w:hAnsi="Arial" w:cs="Arial"/>
                <w:color w:val="000000" w:themeColor="text1"/>
                <w:sz w:val="18"/>
                <w:szCs w:val="18"/>
              </w:rPr>
              <w:t>)</w:t>
            </w:r>
          </w:p>
          <w:p w14:paraId="646959C3" w14:textId="72784CCD" w:rsidR="009E7FD6" w:rsidRDefault="009E7FD6" w:rsidP="009E7FD6">
            <w:pPr>
              <w:pStyle w:val="ListParagraph"/>
              <w:numPr>
                <w:ilvl w:val="0"/>
                <w:numId w:val="46"/>
              </w:numPr>
              <w:overflowPunct/>
              <w:autoSpaceDE/>
              <w:autoSpaceDN/>
              <w:adjustRightInd/>
              <w:snapToGrid w:val="0"/>
              <w:contextualSpacing/>
              <w:jc w:val="both"/>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The maximum number of </w:t>
            </w:r>
            <w:r w:rsidRPr="00707BF1">
              <w:rPr>
                <w:rFonts w:ascii="Arial" w:hAnsi="Arial" w:cs="Arial"/>
                <w:color w:val="000000" w:themeColor="text1"/>
                <w:sz w:val="18"/>
                <w:szCs w:val="18"/>
                <w:lang w:val="en-US"/>
              </w:rPr>
              <w:t xml:space="preserve">RRC </w:t>
            </w:r>
            <w:r w:rsidRPr="002E5322">
              <w:rPr>
                <w:rFonts w:ascii="Arial" w:hAnsi="Arial" w:cs="Arial"/>
                <w:color w:val="000000" w:themeColor="text1"/>
                <w:sz w:val="18"/>
                <w:szCs w:val="18"/>
              </w:rPr>
              <w:t xml:space="preserve">configured </w:t>
            </w:r>
            <w:r w:rsidRPr="00707BF1">
              <w:rPr>
                <w:rFonts w:ascii="Arial" w:hAnsi="Arial" w:cs="Arial"/>
                <w:color w:val="000000" w:themeColor="text1"/>
                <w:sz w:val="18"/>
                <w:szCs w:val="18"/>
                <w:lang w:val="en-US"/>
              </w:rPr>
              <w:t>UL</w:t>
            </w:r>
            <w:r w:rsidRPr="002E5322">
              <w:rPr>
                <w:rFonts w:ascii="Arial" w:hAnsi="Arial" w:cs="Arial"/>
                <w:color w:val="000000" w:themeColor="text1"/>
                <w:sz w:val="18"/>
                <w:szCs w:val="18"/>
              </w:rPr>
              <w:t xml:space="preserve"> TCI states per BWP</w:t>
            </w:r>
          </w:p>
          <w:p w14:paraId="6405ED64" w14:textId="1B890D21" w:rsidR="009E7FD6" w:rsidRDefault="009E7FD6" w:rsidP="009E7FD6">
            <w:pPr>
              <w:pStyle w:val="ListParagraph"/>
              <w:numPr>
                <w:ilvl w:val="0"/>
                <w:numId w:val="46"/>
              </w:numPr>
              <w:overflowPunct/>
              <w:autoSpaceDE/>
              <w:autoSpaceDN/>
              <w:adjustRightInd/>
              <w:snapToGrid w:val="0"/>
              <w:contextualSpacing/>
              <w:jc w:val="both"/>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The maximum number of </w:t>
            </w:r>
            <w:r w:rsidRPr="00707BF1">
              <w:rPr>
                <w:rFonts w:ascii="Arial" w:hAnsi="Arial" w:cs="Arial"/>
                <w:color w:val="000000" w:themeColor="text1"/>
                <w:sz w:val="18"/>
                <w:szCs w:val="18"/>
                <w:lang w:val="en-US"/>
              </w:rPr>
              <w:t xml:space="preserve">RRC </w:t>
            </w:r>
            <w:r w:rsidRPr="002E5322">
              <w:rPr>
                <w:rFonts w:ascii="Arial" w:hAnsi="Arial" w:cs="Arial"/>
                <w:color w:val="000000" w:themeColor="text1"/>
                <w:sz w:val="18"/>
                <w:szCs w:val="18"/>
              </w:rPr>
              <w:t xml:space="preserve">configured </w:t>
            </w:r>
            <w:r w:rsidRPr="00707BF1">
              <w:rPr>
                <w:rFonts w:ascii="Arial" w:hAnsi="Arial" w:cs="Arial"/>
                <w:color w:val="000000" w:themeColor="text1"/>
                <w:sz w:val="18"/>
                <w:szCs w:val="18"/>
                <w:lang w:val="en-US"/>
              </w:rPr>
              <w:t>UL</w:t>
            </w:r>
            <w:r w:rsidRPr="002E5322">
              <w:rPr>
                <w:rFonts w:ascii="Arial" w:hAnsi="Arial" w:cs="Arial"/>
                <w:color w:val="000000" w:themeColor="text1"/>
                <w:sz w:val="18"/>
                <w:szCs w:val="18"/>
              </w:rPr>
              <w:t xml:space="preserve"> TCI states </w:t>
            </w:r>
            <w:r w:rsidRPr="00707BF1">
              <w:rPr>
                <w:rFonts w:ascii="Arial" w:hAnsi="Arial" w:cs="Arial"/>
                <w:color w:val="000000" w:themeColor="text1"/>
                <w:sz w:val="18"/>
                <w:szCs w:val="18"/>
                <w:lang w:val="en-US"/>
              </w:rPr>
              <w:t>across all CCs</w:t>
            </w:r>
          </w:p>
          <w:p w14:paraId="285D3A5F" w14:textId="7FFF6036" w:rsidR="009E7FD6" w:rsidRDefault="009E7FD6" w:rsidP="009E7FD6">
            <w:pPr>
              <w:pStyle w:val="ListParagraph"/>
              <w:numPr>
                <w:ilvl w:val="0"/>
                <w:numId w:val="46"/>
              </w:numPr>
              <w:overflowPunct/>
              <w:autoSpaceDE/>
              <w:autoSpaceDN/>
              <w:adjustRightInd/>
              <w:snapToGrid w:val="0"/>
              <w:contextualSpacing/>
              <w:jc w:val="both"/>
              <w:textAlignment w:val="auto"/>
              <w:rPr>
                <w:rFonts w:ascii="Arial" w:hAnsi="Arial" w:cs="Arial"/>
                <w:color w:val="000000" w:themeColor="text1"/>
                <w:sz w:val="18"/>
                <w:szCs w:val="18"/>
              </w:rPr>
            </w:pPr>
            <w:r w:rsidRPr="002E5322">
              <w:rPr>
                <w:rFonts w:ascii="Arial" w:hAnsi="Arial" w:cs="Arial"/>
                <w:color w:val="000000" w:themeColor="text1"/>
                <w:sz w:val="18"/>
                <w:szCs w:val="18"/>
              </w:rPr>
              <w:t xml:space="preserve">The maximum number of </w:t>
            </w:r>
            <w:r w:rsidRPr="00707BF1">
              <w:rPr>
                <w:rFonts w:ascii="Arial" w:hAnsi="Arial" w:cs="Arial"/>
                <w:color w:val="000000" w:themeColor="text1"/>
                <w:sz w:val="18"/>
                <w:szCs w:val="18"/>
                <w:lang w:val="en-US"/>
              </w:rPr>
              <w:t>activated</w:t>
            </w:r>
            <w:r w:rsidRPr="002E5322">
              <w:rPr>
                <w:rFonts w:ascii="Arial" w:hAnsi="Arial" w:cs="Arial"/>
                <w:color w:val="000000" w:themeColor="text1"/>
                <w:sz w:val="18"/>
                <w:szCs w:val="18"/>
              </w:rPr>
              <w:t xml:space="preserve"> </w:t>
            </w:r>
            <w:r w:rsidRPr="00707BF1">
              <w:rPr>
                <w:rFonts w:ascii="Arial" w:hAnsi="Arial" w:cs="Arial"/>
                <w:color w:val="000000" w:themeColor="text1"/>
                <w:sz w:val="18"/>
                <w:szCs w:val="18"/>
                <w:lang w:val="en-US"/>
              </w:rPr>
              <w:t>UL</w:t>
            </w:r>
            <w:r w:rsidRPr="002E5322">
              <w:rPr>
                <w:rFonts w:ascii="Arial" w:hAnsi="Arial" w:cs="Arial"/>
                <w:color w:val="000000" w:themeColor="text1"/>
                <w:sz w:val="18"/>
                <w:szCs w:val="18"/>
              </w:rPr>
              <w:t xml:space="preserve"> TCI states per BWP</w:t>
            </w:r>
          </w:p>
          <w:p w14:paraId="1EA7F7A0" w14:textId="2D8A114B" w:rsidR="009E7FD6" w:rsidRDefault="009E7FD6" w:rsidP="009E7FD6">
            <w:pPr>
              <w:pStyle w:val="ListParagraph"/>
              <w:numPr>
                <w:ilvl w:val="0"/>
                <w:numId w:val="46"/>
              </w:numPr>
              <w:overflowPunct/>
              <w:autoSpaceDE/>
              <w:autoSpaceDN/>
              <w:adjustRightInd/>
              <w:snapToGrid w:val="0"/>
              <w:contextualSpacing/>
              <w:jc w:val="both"/>
              <w:textAlignment w:val="auto"/>
            </w:pPr>
            <w:r w:rsidRPr="002E5322">
              <w:rPr>
                <w:rFonts w:ascii="Arial" w:hAnsi="Arial" w:cs="Arial"/>
                <w:color w:val="000000" w:themeColor="text1"/>
                <w:sz w:val="18"/>
                <w:szCs w:val="18"/>
              </w:rPr>
              <w:t xml:space="preserve">The maximum number of </w:t>
            </w:r>
            <w:r w:rsidRPr="00707BF1">
              <w:rPr>
                <w:rFonts w:ascii="Arial" w:hAnsi="Arial" w:cs="Arial"/>
                <w:color w:val="000000" w:themeColor="text1"/>
                <w:sz w:val="18"/>
                <w:szCs w:val="18"/>
                <w:lang w:val="en-US"/>
              </w:rPr>
              <w:t>activated UL</w:t>
            </w:r>
            <w:r w:rsidRPr="002E5322">
              <w:rPr>
                <w:rFonts w:ascii="Arial" w:hAnsi="Arial" w:cs="Arial"/>
                <w:color w:val="000000" w:themeColor="text1"/>
                <w:sz w:val="18"/>
                <w:szCs w:val="18"/>
              </w:rPr>
              <w:t xml:space="preserve"> TCI states </w:t>
            </w:r>
            <w:r w:rsidRPr="00707BF1">
              <w:rPr>
                <w:rFonts w:ascii="Arial" w:hAnsi="Arial" w:cs="Arial"/>
                <w:color w:val="000000" w:themeColor="text1"/>
                <w:sz w:val="18"/>
                <w:szCs w:val="18"/>
                <w:lang w:val="en-US"/>
              </w:rPr>
              <w:t>across all CCs</w:t>
            </w:r>
          </w:p>
        </w:tc>
      </w:tr>
    </w:tbl>
    <w:p w14:paraId="1638A661" w14:textId="77777777" w:rsidR="009E7FD6" w:rsidRDefault="009E7FD6" w:rsidP="008D7789">
      <w:pPr>
        <w:pStyle w:val="BodyText"/>
      </w:pPr>
    </w:p>
    <w:p w14:paraId="5ED4A7CF" w14:textId="6843A4D2" w:rsidR="00CE36B8" w:rsidRDefault="00CE36B8" w:rsidP="00660A5F">
      <w:pPr>
        <w:pStyle w:val="Heading3"/>
      </w:pPr>
      <w:r>
        <w:t>2.1.4</w:t>
      </w:r>
      <w:r>
        <w:tab/>
        <w:t>FG</w:t>
      </w:r>
      <w:r>
        <w:tab/>
        <w:t xml:space="preserve">23-1-3  </w:t>
      </w:r>
    </w:p>
    <w:p w14:paraId="3850889C" w14:textId="77777777" w:rsidR="00660A5F" w:rsidRDefault="00C84B45" w:rsidP="00C84B45">
      <w:pPr>
        <w:pStyle w:val="BodyText"/>
      </w:pPr>
      <w:r>
        <w:t xml:space="preserve">This FG describes enhancements to the P-MPR reporting. The basic capability would include support for a N </w:t>
      </w:r>
      <w:r w:rsidR="001641D4">
        <w:t xml:space="preserve">(P-MPR,SSBRI/CRI) pairs in a new PHR MAC CE. </w:t>
      </w:r>
    </w:p>
    <w:p w14:paraId="19E2CE1F" w14:textId="20BDCEBB" w:rsidR="00660A5F" w:rsidRDefault="00D01780" w:rsidP="00C84B45">
      <w:pPr>
        <w:pStyle w:val="BodyText"/>
      </w:pPr>
      <w:r>
        <w:t>We propose the following changes:</w:t>
      </w:r>
    </w:p>
    <w:p w14:paraId="3A101FEB" w14:textId="77777777" w:rsidR="00D01780" w:rsidRPr="007B5FB0" w:rsidRDefault="00D01780" w:rsidP="00D01780">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enhanced </w:t>
      </w:r>
      <w:r w:rsidRPr="000840D2">
        <w:rPr>
          <w:rFonts w:asciiTheme="majorHAnsi" w:hAnsiTheme="majorHAnsi" w:cstheme="majorHAnsi"/>
          <w:strike/>
          <w:color w:val="FF0000"/>
          <w:sz w:val="18"/>
          <w:szCs w:val="18"/>
        </w:rPr>
        <w:t>[</w:t>
      </w:r>
      <w:r w:rsidRPr="000840D2">
        <w:rPr>
          <w:rFonts w:asciiTheme="majorHAnsi" w:hAnsiTheme="majorHAnsi" w:cstheme="majorHAnsi"/>
          <w:color w:val="FF0000"/>
          <w:sz w:val="18"/>
          <w:szCs w:val="18"/>
        </w:rPr>
        <w:t>PHR</w:t>
      </w:r>
      <w:r w:rsidRPr="000840D2">
        <w:rPr>
          <w:rFonts w:asciiTheme="majorHAnsi" w:hAnsiTheme="majorHAnsi" w:cstheme="majorHAnsi"/>
          <w:strike/>
          <w:color w:val="FF0000"/>
          <w:sz w:val="18"/>
          <w:szCs w:val="18"/>
        </w:rPr>
        <w:t>]</w:t>
      </w:r>
      <w:r w:rsidRPr="007B5FB0">
        <w:rPr>
          <w:rFonts w:asciiTheme="majorHAnsi" w:hAnsiTheme="majorHAnsi" w:cstheme="majorHAnsi"/>
          <w:color w:val="000000" w:themeColor="text1"/>
          <w:sz w:val="18"/>
          <w:szCs w:val="18"/>
        </w:rPr>
        <w:t xml:space="preserve"> reporting which includes pairs of (P-MPR, SSBRI/CRI)</w:t>
      </w:r>
    </w:p>
    <w:p w14:paraId="3B058193" w14:textId="77777777" w:rsidR="00D01780" w:rsidRPr="000840D2" w:rsidRDefault="00D01780" w:rsidP="00D01780">
      <w:pPr>
        <w:snapToGrid w:val="0"/>
        <w:spacing w:afterLines="50" w:after="120"/>
        <w:contextualSpacing/>
        <w:jc w:val="both"/>
        <w:rPr>
          <w:rFonts w:asciiTheme="majorHAnsi" w:hAnsiTheme="majorHAnsi" w:cstheme="majorHAnsi"/>
          <w:sz w:val="18"/>
          <w:szCs w:val="18"/>
        </w:rPr>
      </w:pPr>
      <w:r w:rsidRPr="000840D2">
        <w:rPr>
          <w:rFonts w:asciiTheme="majorHAnsi" w:hAnsiTheme="majorHAnsi" w:cstheme="majorHAnsi"/>
          <w:sz w:val="18"/>
          <w:szCs w:val="18"/>
        </w:rPr>
        <w:t>2. Maximum number of reported P-MPR and SSBRI/CRI pairs</w:t>
      </w:r>
    </w:p>
    <w:p w14:paraId="77B85262" w14:textId="285F0D05" w:rsidR="00D01780" w:rsidRPr="000B546C" w:rsidRDefault="00D01780" w:rsidP="00D01780">
      <w:pPr>
        <w:snapToGrid w:val="0"/>
        <w:spacing w:afterLines="50" w:after="120"/>
        <w:contextualSpacing/>
        <w:jc w:val="both"/>
        <w:rPr>
          <w:strike/>
        </w:rPr>
      </w:pPr>
      <w:r w:rsidRPr="007B5FB0">
        <w:rPr>
          <w:rFonts w:asciiTheme="majorHAnsi" w:hAnsiTheme="majorHAnsi" w:cstheme="majorHAnsi"/>
          <w:color w:val="000000" w:themeColor="text1"/>
          <w:sz w:val="18"/>
          <w:szCs w:val="18"/>
        </w:rPr>
        <w:t xml:space="preserve">3. Maximum number of candidate RS(s) </w:t>
      </w:r>
      <w:r w:rsidRPr="000B546C">
        <w:rPr>
          <w:rFonts w:asciiTheme="majorHAnsi" w:hAnsiTheme="majorHAnsi" w:cstheme="majorHAnsi"/>
          <w:sz w:val="18"/>
          <w:szCs w:val="18"/>
        </w:rPr>
        <w:t>configured in</w:t>
      </w:r>
      <w:r w:rsidRPr="000B546C">
        <w:rPr>
          <w:rFonts w:asciiTheme="majorHAnsi" w:hAnsiTheme="majorHAnsi" w:cstheme="majorHAnsi"/>
          <w:strike/>
          <w:sz w:val="18"/>
          <w:szCs w:val="18"/>
        </w:rPr>
        <w:t xml:space="preserve"> </w:t>
      </w:r>
      <w:r w:rsidRPr="00D01780">
        <w:rPr>
          <w:rFonts w:asciiTheme="majorHAnsi" w:hAnsiTheme="majorHAnsi" w:cstheme="majorHAnsi"/>
          <w:strike/>
          <w:color w:val="FF0000"/>
          <w:sz w:val="18"/>
          <w:szCs w:val="18"/>
        </w:rPr>
        <w:t>a RRC pool</w:t>
      </w:r>
      <w:r w:rsidRPr="00D01780">
        <w:rPr>
          <w:rFonts w:asciiTheme="majorHAnsi" w:hAnsiTheme="majorHAnsi" w:cstheme="majorHAnsi"/>
          <w:color w:val="FF0000"/>
          <w:sz w:val="18"/>
          <w:szCs w:val="18"/>
        </w:rPr>
        <w:t xml:space="preserve"> </w:t>
      </w:r>
      <w:r w:rsidR="000B546C" w:rsidRPr="000B546C">
        <w:rPr>
          <w:rFonts w:asciiTheme="majorHAnsi" w:hAnsiTheme="majorHAnsi" w:cstheme="majorHAnsi"/>
          <w:color w:val="FF0000"/>
          <w:sz w:val="18"/>
          <w:szCs w:val="18"/>
        </w:rPr>
        <w:t>mpe-ResourcePool-r17</w:t>
      </w:r>
      <w:r w:rsidR="000B546C">
        <w:rPr>
          <w:rFonts w:asciiTheme="majorHAnsi" w:hAnsiTheme="majorHAnsi" w:cstheme="majorHAnsi"/>
          <w:color w:val="FF0000"/>
          <w:sz w:val="18"/>
          <w:szCs w:val="18"/>
        </w:rPr>
        <w:t xml:space="preserve">. </w:t>
      </w:r>
      <w:r w:rsidRPr="000B546C">
        <w:rPr>
          <w:rFonts w:asciiTheme="majorHAnsi" w:hAnsiTheme="majorHAnsi" w:cstheme="majorHAnsi"/>
          <w:strike/>
          <w:sz w:val="18"/>
          <w:szCs w:val="18"/>
        </w:rPr>
        <w:t>for MPE mitigation</w:t>
      </w:r>
      <w:r w:rsidRPr="000B546C">
        <w:rPr>
          <w:strike/>
        </w:rPr>
        <w:t xml:space="preserve"> </w:t>
      </w:r>
    </w:p>
    <w:p w14:paraId="0F5831FE" w14:textId="47A0B5FC" w:rsidR="00D214AF" w:rsidRDefault="000B546C" w:rsidP="00D01780">
      <w:pPr>
        <w:pStyle w:val="BodyText"/>
      </w:pPr>
      <w:r>
        <w:t xml:space="preserve">We note that </w:t>
      </w:r>
      <w:r w:rsidR="00D214AF">
        <w:t xml:space="preserve">“in a RRC pool” is </w:t>
      </w:r>
      <w:r>
        <w:t xml:space="preserve">somewhat </w:t>
      </w:r>
      <w:r w:rsidR="00D214AF">
        <w:t>unclear.</w:t>
      </w:r>
      <w:r w:rsidR="00ED7A9D">
        <w:t xml:space="preserve"> </w:t>
      </w:r>
      <w:r>
        <w:t xml:space="preserve">We propose to </w:t>
      </w:r>
      <w:r w:rsidR="00686103">
        <w:t xml:space="preserve">be precise, and </w:t>
      </w:r>
      <w:r>
        <w:t xml:space="preserve">use the RRC field name, which is </w:t>
      </w:r>
      <w:r w:rsidRPr="000B546C">
        <w:t>mpe-ResourcePool-r17</w:t>
      </w:r>
      <w:r>
        <w:t>.</w:t>
      </w:r>
      <w:r w:rsidRPr="000B546C">
        <w:t xml:space="preserve">          </w:t>
      </w:r>
    </w:p>
    <w:p w14:paraId="730F1F97" w14:textId="4BB42DA3" w:rsidR="00EE63F5" w:rsidRPr="00EE63F5" w:rsidRDefault="00D214AF" w:rsidP="00D214AF">
      <w:pPr>
        <w:pStyle w:val="TAL"/>
        <w:rPr>
          <w:sz w:val="20"/>
          <w:szCs w:val="22"/>
          <w:lang w:val="en-US"/>
        </w:rPr>
      </w:pPr>
      <w:r w:rsidRPr="00D214AF">
        <w:rPr>
          <w:sz w:val="20"/>
          <w:szCs w:val="22"/>
        </w:rPr>
        <w:t>In addition, there is a need to decide on the candidate values</w:t>
      </w:r>
      <w:r w:rsidR="00EE63F5" w:rsidRPr="00EE63F5">
        <w:rPr>
          <w:sz w:val="20"/>
          <w:szCs w:val="22"/>
          <w:lang w:val="en-US"/>
        </w:rPr>
        <w:t xml:space="preserve"> f</w:t>
      </w:r>
      <w:r w:rsidR="00EE63F5">
        <w:rPr>
          <w:sz w:val="20"/>
          <w:szCs w:val="22"/>
          <w:lang w:val="en-US"/>
        </w:rPr>
        <w:t>or the number of candidate RSs</w:t>
      </w:r>
      <w:r w:rsidRPr="00D214AF">
        <w:rPr>
          <w:sz w:val="20"/>
          <w:szCs w:val="22"/>
        </w:rPr>
        <w:t>. This feature resembles beam failure recovery, and the corresponding beam failure recovery feature is</w:t>
      </w:r>
    </w:p>
    <w:p w14:paraId="62022CB2" w14:textId="77777777" w:rsidR="00EE63F5" w:rsidRDefault="00EE63F5" w:rsidP="00D214AF">
      <w:pPr>
        <w:pStyle w:val="TAL"/>
        <w:rPr>
          <w:sz w:val="20"/>
          <w:szCs w:val="22"/>
        </w:rPr>
      </w:pPr>
    </w:p>
    <w:p w14:paraId="3ADDA606" w14:textId="625C7681" w:rsidR="00EE63F5" w:rsidRDefault="00EE63F5" w:rsidP="00D214AF">
      <w:pPr>
        <w:pStyle w:val="TAL"/>
        <w:rPr>
          <w:sz w:val="20"/>
          <w:szCs w:val="22"/>
        </w:rPr>
      </w:pPr>
      <w:r w:rsidRPr="00D27132">
        <w:t>maxNumberCSI-RS-SSB-CBD             INTEGER (1..256)</w:t>
      </w:r>
    </w:p>
    <w:p w14:paraId="2EF0C9B0" w14:textId="77777777" w:rsidR="00EE63F5" w:rsidRDefault="00EE63F5" w:rsidP="00D214AF">
      <w:pPr>
        <w:pStyle w:val="TAL"/>
        <w:rPr>
          <w:sz w:val="20"/>
          <w:szCs w:val="22"/>
        </w:rPr>
      </w:pPr>
    </w:p>
    <w:p w14:paraId="60421640" w14:textId="58A88378" w:rsidR="00EE63F5" w:rsidRDefault="00EE63F5" w:rsidP="00D214AF">
      <w:pPr>
        <w:pStyle w:val="TAL"/>
        <w:rPr>
          <w:sz w:val="20"/>
          <w:szCs w:val="22"/>
          <w:lang w:val="en-US"/>
        </w:rPr>
      </w:pPr>
      <w:r w:rsidRPr="00EE63F5">
        <w:rPr>
          <w:sz w:val="20"/>
          <w:szCs w:val="22"/>
          <w:lang w:val="en-US"/>
        </w:rPr>
        <w:t>How</w:t>
      </w:r>
      <w:r>
        <w:rPr>
          <w:sz w:val="20"/>
          <w:szCs w:val="22"/>
          <w:lang w:val="en-US"/>
        </w:rPr>
        <w:t xml:space="preserve">ever, the corresponding BFR feature is defined across all CCs, which motivates the large value range. We note that for the feature to be of any use, if must be possible to include all the SSBs configured in the cell in the candidate list. </w:t>
      </w:r>
      <w:r w:rsidR="00E847BE">
        <w:rPr>
          <w:sz w:val="20"/>
          <w:szCs w:val="22"/>
          <w:lang w:val="en-US"/>
        </w:rPr>
        <w:t xml:space="preserve">Since the number of SSBs per cell can be between 1 and 64, one option could be to have the same value range for this capability. However, in current FR2 deployments many SSBs is used, and for the feature to be useful, that number must be matched. For example, if the UE reports that it only supports four candidate RSs, the NW will not enable the feature: a larger number is required. </w:t>
      </w:r>
      <w:r>
        <w:rPr>
          <w:sz w:val="20"/>
          <w:szCs w:val="22"/>
          <w:lang w:val="en-US"/>
        </w:rPr>
        <w:t>Therefore, we propose</w:t>
      </w:r>
      <w:r w:rsidR="00E847BE">
        <w:rPr>
          <w:sz w:val="20"/>
          <w:szCs w:val="22"/>
          <w:lang w:val="en-US"/>
        </w:rPr>
        <w:t xml:space="preserve"> </w:t>
      </w:r>
    </w:p>
    <w:p w14:paraId="49556B03" w14:textId="77777777" w:rsidR="00EE63F5" w:rsidRDefault="00EE63F5" w:rsidP="00D214AF">
      <w:pPr>
        <w:pStyle w:val="TAL"/>
        <w:rPr>
          <w:sz w:val="20"/>
          <w:szCs w:val="22"/>
          <w:lang w:val="en-US"/>
        </w:rPr>
      </w:pPr>
    </w:p>
    <w:p w14:paraId="50F88CCB" w14:textId="0224B813" w:rsidR="00EE63F5" w:rsidRDefault="00EE63F5" w:rsidP="00EE63F5">
      <w:pPr>
        <w:pStyle w:val="Proposal"/>
        <w:rPr>
          <w:lang w:val="en-US"/>
        </w:rPr>
      </w:pPr>
      <w:bookmarkStart w:id="32" w:name="_Toc95752702"/>
      <w:r>
        <w:rPr>
          <w:lang w:val="en-US"/>
        </w:rPr>
        <w:t xml:space="preserve">The candidate values for </w:t>
      </w:r>
      <w:r w:rsidR="00070E4A">
        <w:rPr>
          <w:lang w:val="en-US"/>
        </w:rPr>
        <w:t xml:space="preserve">the maximum number of candidate RSs </w:t>
      </w:r>
      <w:r w:rsidR="00D01780">
        <w:rPr>
          <w:lang w:val="en-US"/>
        </w:rPr>
        <w:t>are</w:t>
      </w:r>
      <w:r w:rsidR="00070E4A">
        <w:rPr>
          <w:lang w:val="en-US"/>
        </w:rPr>
        <w:t xml:space="preserve"> </w:t>
      </w:r>
      <w:r w:rsidR="00E847BE">
        <w:rPr>
          <w:lang w:val="en-US"/>
        </w:rPr>
        <w:t>(8,16,32,</w:t>
      </w:r>
      <w:r w:rsidR="00070E4A">
        <w:rPr>
          <w:lang w:val="en-US"/>
        </w:rPr>
        <w:t>64</w:t>
      </w:r>
      <w:r w:rsidR="00E847BE">
        <w:rPr>
          <w:lang w:val="en-US"/>
        </w:rPr>
        <w:t>)</w:t>
      </w:r>
      <w:bookmarkEnd w:id="32"/>
    </w:p>
    <w:p w14:paraId="15F9A6A1" w14:textId="24401667" w:rsidR="00070E4A" w:rsidRDefault="00070E4A" w:rsidP="00070E4A">
      <w:pPr>
        <w:pStyle w:val="BodyText"/>
        <w:rPr>
          <w:lang w:val="en-US"/>
        </w:rPr>
      </w:pPr>
      <w:r>
        <w:rPr>
          <w:lang w:val="en-US"/>
        </w:rPr>
        <w:t>In accordance with the RAN2 guidance to minimize the number of features that are reported per band combination, we propose</w:t>
      </w:r>
    </w:p>
    <w:p w14:paraId="040D2880" w14:textId="569874D7" w:rsidR="00070E4A" w:rsidRDefault="00070E4A" w:rsidP="00070E4A">
      <w:pPr>
        <w:pStyle w:val="Proposal"/>
        <w:rPr>
          <w:lang w:val="en-US"/>
        </w:rPr>
      </w:pPr>
      <w:bookmarkStart w:id="33" w:name="_Toc95752703"/>
      <w:r>
        <w:rPr>
          <w:lang w:val="en-US"/>
        </w:rPr>
        <w:t>FG 23-1-3 is defined per band.</w:t>
      </w:r>
      <w:bookmarkEnd w:id="33"/>
      <w:r>
        <w:rPr>
          <w:lang w:val="en-US"/>
        </w:rPr>
        <w:t xml:space="preserve"> </w:t>
      </w:r>
    </w:p>
    <w:p w14:paraId="7465B973" w14:textId="040D8413" w:rsidR="00D214AF" w:rsidRPr="00070E4A" w:rsidRDefault="00070E4A" w:rsidP="00D214AF">
      <w:pPr>
        <w:pStyle w:val="BodyText"/>
        <w:rPr>
          <w:lang w:val="en-US"/>
        </w:rPr>
      </w:pPr>
      <w:r>
        <w:rPr>
          <w:lang w:val="en-US"/>
        </w:rPr>
        <w:t>We note that the corresponding BFR feature is also defined per band.</w:t>
      </w:r>
    </w:p>
    <w:p w14:paraId="21D25DAB" w14:textId="306B27EF" w:rsidR="00994E1D" w:rsidRPr="006C6BB2" w:rsidRDefault="00994E1D" w:rsidP="00994E1D">
      <w:pPr>
        <w:pStyle w:val="Heading2"/>
      </w:pPr>
      <w:r w:rsidRPr="006C6BB2">
        <w:t>2.2</w:t>
      </w:r>
      <w:r w:rsidRPr="006C6BB2">
        <w:tab/>
        <w:t>Enhancements to multi-TRP deployment</w:t>
      </w:r>
    </w:p>
    <w:p w14:paraId="01734F88" w14:textId="39E60180" w:rsidR="00CE410B" w:rsidRPr="006C6BB2" w:rsidRDefault="00CE410B" w:rsidP="00CE410B">
      <w:pPr>
        <w:pStyle w:val="Heading3"/>
      </w:pPr>
      <w:r w:rsidRPr="006C6BB2">
        <w:t>2.2.</w:t>
      </w:r>
      <w:r w:rsidR="00DC2F7F" w:rsidRPr="006C6BB2">
        <w:t>1</w:t>
      </w:r>
      <w:r w:rsidRPr="006C6BB2">
        <w:t xml:space="preserve"> FG 23-3-1</w:t>
      </w:r>
      <w:r w:rsidR="0099622D">
        <w:t xml:space="preserve"> and </w:t>
      </w:r>
      <w:r w:rsidR="0099622D" w:rsidRPr="0099622D">
        <w:t>23-3-1-1</w:t>
      </w:r>
      <w:r w:rsidR="00495C59">
        <w:t xml:space="preserve"> (Multi-TRP PUSCH Repetition)</w:t>
      </w:r>
    </w:p>
    <w:p w14:paraId="452E73AE" w14:textId="6A7B7CF1" w:rsidR="00CE410B" w:rsidRPr="00CA3B6F" w:rsidRDefault="00CE410B" w:rsidP="00CE410B">
      <w:pPr>
        <w:jc w:val="both"/>
        <w:rPr>
          <w:rFonts w:eastAsia="Malgun Gothic"/>
          <w:lang w:eastAsia="ko-KR"/>
        </w:rPr>
      </w:pPr>
      <w:r w:rsidRPr="00CA3B6F">
        <w:rPr>
          <w:rFonts w:eastAsia="Malgun Gothic"/>
          <w:lang w:eastAsia="ko-KR"/>
        </w:rPr>
        <w:t xml:space="preserve">On component </w:t>
      </w:r>
      <w:r w:rsidR="0099622D">
        <w:rPr>
          <w:rFonts w:eastAsia="Malgun Gothic"/>
          <w:lang w:eastAsia="ko-KR"/>
        </w:rPr>
        <w:t>3</w:t>
      </w:r>
      <w:r w:rsidRPr="00CA3B6F">
        <w:rPr>
          <w:rFonts w:eastAsia="Malgun Gothic"/>
          <w:lang w:eastAsia="ko-KR"/>
        </w:rPr>
        <w:t xml:space="preserve">, </w:t>
      </w:r>
      <w:r w:rsidR="0099622D">
        <w:rPr>
          <w:rFonts w:eastAsia="Malgun Gothic"/>
          <w:lang w:eastAsia="ko-KR"/>
        </w:rPr>
        <w:t xml:space="preserve">our understanding is that </w:t>
      </w:r>
      <w:r w:rsidRPr="00CA3B6F">
        <w:rPr>
          <w:rFonts w:eastAsia="Malgun Gothic"/>
          <w:lang w:eastAsia="ko-KR"/>
        </w:rPr>
        <w:t xml:space="preserve">‘dynamic switching between multi-TRP PUSCH scheme and single-TRP PUSCH transmission’ </w:t>
      </w:r>
      <w:r w:rsidR="0099622D">
        <w:rPr>
          <w:rFonts w:eastAsia="Malgun Gothic"/>
          <w:lang w:eastAsia="ko-KR"/>
        </w:rPr>
        <w:t>should be supported by a UE that supports FG 23-3-1.  Hence, there is no strong need to capture this as a component in FG 23-3-1</w:t>
      </w:r>
      <w:r w:rsidRPr="00CA3B6F">
        <w:rPr>
          <w:rFonts w:eastAsia="Malgun Gothic"/>
          <w:lang w:eastAsia="ko-KR"/>
        </w:rPr>
        <w:t>.</w:t>
      </w:r>
    </w:p>
    <w:p w14:paraId="2218A2F8" w14:textId="77777777" w:rsidR="00CE410B" w:rsidRPr="00CA3DA2" w:rsidRDefault="00CE410B" w:rsidP="00CE410B">
      <w:pPr>
        <w:jc w:val="both"/>
        <w:rPr>
          <w:rFonts w:eastAsia="Malgun Gothic"/>
          <w:highlight w:val="yellow"/>
          <w:lang w:eastAsia="ko-KR"/>
        </w:rPr>
      </w:pPr>
    </w:p>
    <w:p w14:paraId="2630C5E2" w14:textId="53628757" w:rsidR="00CE410B" w:rsidRPr="00CA3B6F" w:rsidRDefault="0099622D" w:rsidP="00CE410B">
      <w:pPr>
        <w:jc w:val="both"/>
        <w:rPr>
          <w:rFonts w:eastAsia="Malgun Gothic"/>
          <w:lang w:eastAsia="ko-KR"/>
        </w:rPr>
      </w:pPr>
      <w:r>
        <w:rPr>
          <w:rFonts w:eastAsia="Malgun Gothic"/>
          <w:lang w:eastAsia="ko-KR"/>
        </w:rPr>
        <w:t>The other open issue is if FG 23-3-1 should support both CB based and NCB based PUSCH.  We think it makes sense to split FG23-3-1 into two FGs specific for CB-based and NCB-based PUSCH</w:t>
      </w:r>
      <w:r w:rsidR="00CE410B" w:rsidRPr="00CA3B6F">
        <w:rPr>
          <w:rFonts w:eastAsia="Malgun Gothic"/>
          <w:lang w:eastAsia="ko-KR"/>
        </w:rPr>
        <w:t>.</w:t>
      </w:r>
      <w:r>
        <w:rPr>
          <w:rFonts w:eastAsia="Malgun Gothic"/>
          <w:lang w:eastAsia="ko-KR"/>
        </w:rPr>
        <w:t xml:space="preserve">  Similarly, FG </w:t>
      </w:r>
      <w:r w:rsidRPr="0099622D">
        <w:rPr>
          <w:rFonts w:eastAsia="Malgun Gothic"/>
          <w:lang w:eastAsia="ko-KR"/>
        </w:rPr>
        <w:t>23-3-1-1</w:t>
      </w:r>
      <w:r>
        <w:rPr>
          <w:rFonts w:eastAsia="Malgun Gothic"/>
          <w:lang w:eastAsia="ko-KR"/>
        </w:rPr>
        <w:t xml:space="preserve"> should be split into two FGs for CB-based and NCB-based PUSCH.</w:t>
      </w:r>
    </w:p>
    <w:p w14:paraId="38243503" w14:textId="77777777" w:rsidR="00CE410B" w:rsidRPr="00CA3B6F" w:rsidRDefault="00CE410B" w:rsidP="00CE410B">
      <w:pPr>
        <w:jc w:val="both"/>
        <w:rPr>
          <w:rFonts w:eastAsia="Malgun Gothic"/>
          <w:lang w:eastAsia="ko-KR"/>
        </w:rPr>
      </w:pPr>
    </w:p>
    <w:p w14:paraId="6012799F" w14:textId="5D463C6E" w:rsidR="00CE410B" w:rsidRDefault="00CE410B" w:rsidP="00CE410B">
      <w:pPr>
        <w:pStyle w:val="Proposal"/>
      </w:pPr>
      <w:bookmarkStart w:id="34" w:name="_Toc95752704"/>
      <w:r w:rsidRPr="00CA3B6F">
        <w:t xml:space="preserve">Remove Components </w:t>
      </w:r>
      <w:r w:rsidR="0099622D">
        <w:t>3</w:t>
      </w:r>
      <w:r w:rsidRPr="00CA3B6F">
        <w:t xml:space="preserve"> from FG 23-3-1.</w:t>
      </w:r>
      <w:bookmarkEnd w:id="34"/>
    </w:p>
    <w:p w14:paraId="6A894191" w14:textId="2A82A758" w:rsidR="0099622D" w:rsidRDefault="0099622D" w:rsidP="0099622D">
      <w:pPr>
        <w:pStyle w:val="Proposal"/>
      </w:pPr>
      <w:bookmarkStart w:id="35" w:name="_Toc95752705"/>
      <w:r>
        <w:t>Split FG 23-3-1 into two feature groups, one for CB-based PUSCH and the other for non-CB based PUSCH</w:t>
      </w:r>
      <w:r w:rsidRPr="00CA3B6F">
        <w:t>.</w:t>
      </w:r>
      <w:bookmarkEnd w:id="35"/>
    </w:p>
    <w:p w14:paraId="3F757F45" w14:textId="34AED4C0" w:rsidR="0099622D" w:rsidRDefault="0099622D" w:rsidP="0099622D">
      <w:pPr>
        <w:pStyle w:val="Proposal"/>
      </w:pPr>
      <w:bookmarkStart w:id="36" w:name="_Toc95752706"/>
      <w:r>
        <w:t>Split FG 23-3-1</w:t>
      </w:r>
      <w:r>
        <w:t>-1</w:t>
      </w:r>
      <w:r>
        <w:t xml:space="preserve"> into two feature groups, one for CB-based PUSCH and the other for non-CB based PUSCH</w:t>
      </w:r>
      <w:r w:rsidRPr="00CA3B6F">
        <w:t>.</w:t>
      </w:r>
      <w:bookmarkEnd w:id="36"/>
    </w:p>
    <w:p w14:paraId="3FD0B82E" w14:textId="77777777" w:rsidR="00CE410B" w:rsidRPr="00CA3DA2" w:rsidRDefault="00CE410B" w:rsidP="00CE410B">
      <w:pPr>
        <w:pStyle w:val="Proposal"/>
        <w:numPr>
          <w:ilvl w:val="0"/>
          <w:numId w:val="0"/>
        </w:numPr>
        <w:ind w:left="1701" w:hanging="1701"/>
        <w:rPr>
          <w:highlight w:val="yellow"/>
        </w:rPr>
      </w:pPr>
    </w:p>
    <w:p w14:paraId="1A7FA6D5" w14:textId="32F00F2E" w:rsidR="00163458" w:rsidRDefault="00CE410B" w:rsidP="00163458">
      <w:pPr>
        <w:pStyle w:val="Heading3"/>
      </w:pPr>
      <w:r w:rsidRPr="00257902">
        <w:t>2.2.</w:t>
      </w:r>
      <w:r w:rsidR="00DC2F7F" w:rsidRPr="00257902">
        <w:t>2</w:t>
      </w:r>
      <w:r w:rsidRPr="00257902">
        <w:t xml:space="preserve"> FG 23-</w:t>
      </w:r>
      <w:r w:rsidR="00163458" w:rsidRPr="00257902">
        <w:t>4</w:t>
      </w:r>
      <w:r w:rsidR="00395873" w:rsidRPr="00257902">
        <w:t xml:space="preserve"> (Inter</w:t>
      </w:r>
      <w:r w:rsidR="00395873">
        <w:t xml:space="preserve">-cell </w:t>
      </w:r>
      <w:proofErr w:type="spellStart"/>
      <w:r w:rsidR="00395873">
        <w:t>mTRP</w:t>
      </w:r>
      <w:proofErr w:type="spellEnd"/>
      <w:r w:rsidR="00395873">
        <w:t>)</w:t>
      </w:r>
    </w:p>
    <w:p w14:paraId="2E300056" w14:textId="6EEA1DD9" w:rsidR="00163458" w:rsidRDefault="00163458" w:rsidP="00163458">
      <w:pPr>
        <w:jc w:val="both"/>
      </w:pPr>
      <w:r>
        <w:t xml:space="preserve">Regarding Component </w:t>
      </w:r>
      <w:r w:rsidR="00C361F6">
        <w:t xml:space="preserve">3 and 4, the carefully drafted formulations in the agreements should be used. </w:t>
      </w:r>
    </w:p>
    <w:p w14:paraId="15B31F65" w14:textId="12119199" w:rsidR="008165E4" w:rsidRPr="00F52DFF" w:rsidRDefault="007368CB" w:rsidP="009D63B4">
      <w:pPr>
        <w:numPr>
          <w:ilvl w:val="0"/>
          <w:numId w:val="19"/>
        </w:numPr>
        <w:overflowPunct/>
        <w:autoSpaceDE/>
        <w:autoSpaceDN/>
        <w:adjustRightInd/>
        <w:spacing w:after="0"/>
        <w:textAlignment w:val="auto"/>
      </w:pPr>
      <w:r w:rsidRPr="00F52DFF">
        <w:rPr>
          <w:lang w:val="en-US" w:eastAsia="en-US"/>
        </w:rPr>
        <w:t>Indication of parameter X1</w:t>
      </w:r>
      <w:r w:rsidR="006420C2" w:rsidRPr="00F52DFF">
        <w:rPr>
          <w:lang w:val="en-US" w:eastAsia="en-US"/>
        </w:rPr>
        <w:t xml:space="preserve"> for Case 1</w:t>
      </w:r>
      <w:r w:rsidRPr="00F52DFF">
        <w:rPr>
          <w:lang w:val="en-US" w:eastAsia="en-US"/>
        </w:rPr>
        <w:t xml:space="preserve">, </w:t>
      </w:r>
      <w:r w:rsidR="003A15E6" w:rsidRPr="00F52DFF">
        <w:rPr>
          <w:lang w:val="en-US" w:eastAsia="en-US"/>
        </w:rPr>
        <w:t>providing</w:t>
      </w:r>
      <w:r w:rsidRPr="00F52DFF">
        <w:rPr>
          <w:lang w:val="en-US" w:eastAsia="en-US"/>
        </w:rPr>
        <w:t xml:space="preserve"> the s</w:t>
      </w:r>
      <w:r w:rsidR="00345C09" w:rsidRPr="00F52DFF">
        <w:rPr>
          <w:lang w:val="en-US" w:eastAsia="en-US"/>
        </w:rPr>
        <w:t xml:space="preserve">upported max number of RRC-configured  PCIs different from serving cell PCI </w:t>
      </w:r>
      <w:r w:rsidR="008165E4" w:rsidRPr="00F52DFF">
        <w:t>when each configuration of SSB time domain positions and periodicity of the additional PCIs is the same as SSB time domain positions and periodicity of the serving cell PCI</w:t>
      </w:r>
    </w:p>
    <w:p w14:paraId="59938035" w14:textId="004BF340" w:rsidR="002B3B30" w:rsidRPr="008E5318" w:rsidRDefault="003A15E6" w:rsidP="009D63B4">
      <w:pPr>
        <w:numPr>
          <w:ilvl w:val="0"/>
          <w:numId w:val="19"/>
        </w:numPr>
        <w:overflowPunct/>
        <w:autoSpaceDE/>
        <w:autoSpaceDN/>
        <w:adjustRightInd/>
        <w:spacing w:after="0"/>
        <w:textAlignment w:val="auto"/>
      </w:pPr>
      <w:r w:rsidRPr="00F52DFF">
        <w:rPr>
          <w:lang w:val="en-US" w:eastAsia="en-US"/>
        </w:rPr>
        <w:t>Indication of parameter X2</w:t>
      </w:r>
      <w:r w:rsidR="006420C2" w:rsidRPr="00F52DFF">
        <w:rPr>
          <w:lang w:val="en-US" w:eastAsia="en-US"/>
        </w:rPr>
        <w:t xml:space="preserve"> for Case 2</w:t>
      </w:r>
      <w:r w:rsidRPr="00F52DFF">
        <w:rPr>
          <w:lang w:val="en-US" w:eastAsia="en-US"/>
        </w:rPr>
        <w:t xml:space="preserve">, providing the supported max number of RRC-configured  PCIs different from serving cell PCI </w:t>
      </w:r>
      <w:r w:rsidR="008165E4" w:rsidRPr="00F52DFF">
        <w:t>when the configurations of SSB time domain positions and periodicity of the additional PCIs is not according to Case 1</w:t>
      </w:r>
    </w:p>
    <w:p w14:paraId="5E740527" w14:textId="77777777" w:rsidR="00F52DFF" w:rsidRDefault="00F52DFF" w:rsidP="008E5318">
      <w:pPr>
        <w:jc w:val="both"/>
      </w:pPr>
    </w:p>
    <w:p w14:paraId="74A5DF97" w14:textId="7652D604" w:rsidR="00163458" w:rsidRDefault="00F52DFF" w:rsidP="008E5318">
      <w:pPr>
        <w:jc w:val="both"/>
      </w:pPr>
      <w:r>
        <w:t>A note can be provided</w:t>
      </w:r>
      <w:r w:rsidR="008E5318" w:rsidRPr="008E5318">
        <w:t xml:space="preserve"> </w:t>
      </w:r>
      <w:r>
        <w:t>that</w:t>
      </w:r>
      <w:r w:rsidR="008E5318" w:rsidRPr="008E5318">
        <w:t xml:space="preserve"> X2=1 is the default in case RAN2 decided in a signalling structure that requires a default case. </w:t>
      </w:r>
    </w:p>
    <w:p w14:paraId="2A56767D" w14:textId="3FD3C039" w:rsidR="00EB77E0" w:rsidRPr="00CA3B6F" w:rsidRDefault="00EB77E0" w:rsidP="00EB77E0">
      <w:pPr>
        <w:pStyle w:val="Proposal"/>
      </w:pPr>
      <w:bookmarkStart w:id="37" w:name="_Toc95752707"/>
      <w:r>
        <w:t xml:space="preserve">Adopt revised formulation proposed in Section 2.2.2 of this contribution for components 3 and 4 of </w:t>
      </w:r>
      <w:r w:rsidRPr="00CA3B6F">
        <w:t>FG 23-</w:t>
      </w:r>
      <w:r>
        <w:t>4</w:t>
      </w:r>
      <w:r w:rsidRPr="00CA3B6F">
        <w:t>.</w:t>
      </w:r>
      <w:bookmarkEnd w:id="37"/>
    </w:p>
    <w:p w14:paraId="0A8D36AF" w14:textId="37CF53DD" w:rsidR="00AB4FA1" w:rsidRDefault="00AB4FA1" w:rsidP="008E5318">
      <w:pPr>
        <w:jc w:val="both"/>
        <w:rPr>
          <w:rFonts w:cs="Arial"/>
          <w:szCs w:val="18"/>
        </w:rPr>
      </w:pPr>
      <w:r>
        <w:t xml:space="preserve">The Rel-17 Inter-cell </w:t>
      </w:r>
      <w:proofErr w:type="spellStart"/>
      <w:r>
        <w:t>mTRP</w:t>
      </w:r>
      <w:proofErr w:type="spellEnd"/>
      <w:r>
        <w:t xml:space="preserve"> is an extension of Rel-16 Multi-DCI based Multi-TRP functionality. FG </w:t>
      </w:r>
      <w:r>
        <w:rPr>
          <w:rFonts w:cs="Arial"/>
          <w:szCs w:val="18"/>
        </w:rPr>
        <w:t>16-2a which indicates UE is capable of CORESETPoolIndex configuration shall be supported as a prerequisite feature</w:t>
      </w:r>
      <w:r w:rsidR="007B5D78">
        <w:rPr>
          <w:rFonts w:cs="Arial"/>
          <w:szCs w:val="18"/>
        </w:rPr>
        <w:t xml:space="preserve"> group</w:t>
      </w:r>
      <w:r>
        <w:rPr>
          <w:rFonts w:cs="Arial"/>
          <w:szCs w:val="18"/>
        </w:rPr>
        <w:t xml:space="preserve"> </w:t>
      </w:r>
      <w:r w:rsidR="007845D4">
        <w:rPr>
          <w:rFonts w:cs="Arial"/>
          <w:szCs w:val="18"/>
        </w:rPr>
        <w:t>for</w:t>
      </w:r>
      <w:r>
        <w:rPr>
          <w:rFonts w:cs="Arial"/>
          <w:szCs w:val="18"/>
        </w:rPr>
        <w:t xml:space="preserve"> FG 23-4.</w:t>
      </w:r>
    </w:p>
    <w:p w14:paraId="0B5D1845" w14:textId="0A723C7B" w:rsidR="00AB4FA1" w:rsidRDefault="00AB4FA1" w:rsidP="00AB4FA1">
      <w:pPr>
        <w:pStyle w:val="Proposal"/>
      </w:pPr>
      <w:bookmarkStart w:id="38" w:name="_Toc95752708"/>
      <w:r>
        <w:t>Add FG16-2a as prerequisite feature</w:t>
      </w:r>
      <w:r w:rsidR="00431528">
        <w:t xml:space="preserve"> group</w:t>
      </w:r>
      <w:r>
        <w:t xml:space="preserve"> for FG 23-4.</w:t>
      </w:r>
      <w:bookmarkEnd w:id="38"/>
    </w:p>
    <w:p w14:paraId="45369A5F" w14:textId="407103A3" w:rsidR="00CE410B" w:rsidRPr="00495C59" w:rsidRDefault="00CE410B" w:rsidP="00CE410B">
      <w:pPr>
        <w:pStyle w:val="Heading3"/>
      </w:pPr>
      <w:r>
        <w:t>2.2.</w:t>
      </w:r>
      <w:r w:rsidR="00163458">
        <w:t>3</w:t>
      </w:r>
      <w:r>
        <w:t xml:space="preserve"> FG </w:t>
      </w:r>
      <w:r w:rsidRPr="00495C59">
        <w:t>23-5-1</w:t>
      </w:r>
      <w:r w:rsidR="00D807ED">
        <w:t xml:space="preserve"> (</w:t>
      </w:r>
      <w:r w:rsidR="00D807ED" w:rsidRPr="00D807ED">
        <w:t>Group based L1-RSRP reporting</w:t>
      </w:r>
      <w:r w:rsidR="00D807ED">
        <w:t>)</w:t>
      </w:r>
    </w:p>
    <w:p w14:paraId="666E8178" w14:textId="4E672A86" w:rsidR="00495C59" w:rsidRDefault="00CE410B" w:rsidP="00CE410B">
      <w:pPr>
        <w:jc w:val="both"/>
      </w:pPr>
      <w:r w:rsidRPr="00495C59">
        <w:t>Regarding Component 2, this is more of a description of the whole feature rather than a useful component.</w:t>
      </w:r>
    </w:p>
    <w:p w14:paraId="5ACD0A4C" w14:textId="7A92A26F" w:rsidR="00CE410B" w:rsidRPr="00495C59" w:rsidRDefault="00CE410B" w:rsidP="00CE410B">
      <w:pPr>
        <w:jc w:val="both"/>
      </w:pPr>
      <w:r w:rsidRPr="00495C59">
        <w:t>On Component 5, two CMR resource sets are already captured in 38.214 and is needed to operate this feature.  So, we do not see the need to capture this as a component in this FG.</w:t>
      </w:r>
    </w:p>
    <w:p w14:paraId="0710F302" w14:textId="77777777" w:rsidR="00CE410B" w:rsidRPr="00495C59" w:rsidRDefault="00CE410B" w:rsidP="00CE410B">
      <w:pPr>
        <w:jc w:val="both"/>
      </w:pPr>
    </w:p>
    <w:p w14:paraId="736EEC7C" w14:textId="3477D3C8" w:rsidR="00CE410B" w:rsidRDefault="00CE410B" w:rsidP="00395873">
      <w:pPr>
        <w:pStyle w:val="Proposal"/>
      </w:pPr>
      <w:bookmarkStart w:id="39" w:name="_Toc95752709"/>
      <w:r w:rsidRPr="00495C59">
        <w:t>Remove Components 2 and 5 from FG 23-5-1.</w:t>
      </w:r>
      <w:bookmarkEnd w:id="39"/>
    </w:p>
    <w:p w14:paraId="74047A64" w14:textId="1CFC7F7A" w:rsidR="007D789F" w:rsidRDefault="007D789F" w:rsidP="007D789F"/>
    <w:p w14:paraId="7F65DF1A" w14:textId="4DF99593" w:rsidR="0013703A" w:rsidRPr="00495C59" w:rsidRDefault="00775AD9" w:rsidP="0013703A">
      <w:pPr>
        <w:pStyle w:val="Heading3"/>
      </w:pPr>
      <w:r>
        <w:t xml:space="preserve">2.2.4 </w:t>
      </w:r>
      <w:r w:rsidR="0013703A">
        <w:t xml:space="preserve">FG </w:t>
      </w:r>
      <w:r w:rsidR="0013703A" w:rsidRPr="00495C59">
        <w:t>23-5-</w:t>
      </w:r>
      <w:r w:rsidR="0013703A">
        <w:t>2 (MTRP BFR)</w:t>
      </w:r>
    </w:p>
    <w:p w14:paraId="205C36FB" w14:textId="40E298EC" w:rsidR="0013703A" w:rsidRDefault="0013703A" w:rsidP="0013703A">
      <w:pPr>
        <w:jc w:val="both"/>
      </w:pPr>
      <w:r w:rsidRPr="00495C59">
        <w:t xml:space="preserve">On Component </w:t>
      </w:r>
      <w:r w:rsidR="0098458C">
        <w:t>2</w:t>
      </w:r>
      <w:r w:rsidRPr="00495C59">
        <w:t xml:space="preserve">, two </w:t>
      </w:r>
      <w:r w:rsidR="0098458C">
        <w:t>BFD-RS</w:t>
      </w:r>
      <w:r w:rsidRPr="00495C59">
        <w:t xml:space="preserve"> sets are already captured in 38.21</w:t>
      </w:r>
      <w:r w:rsidR="0098458C">
        <w:t>3</w:t>
      </w:r>
      <w:r w:rsidRPr="00495C59">
        <w:t xml:space="preserve"> and is needed to operate this feature.  So, we do not see the need to capture this as a component in this FG.</w:t>
      </w:r>
    </w:p>
    <w:p w14:paraId="5011751E" w14:textId="77777777" w:rsidR="0098458C" w:rsidRPr="00495C59" w:rsidRDefault="0098458C" w:rsidP="0013703A">
      <w:pPr>
        <w:jc w:val="both"/>
      </w:pPr>
    </w:p>
    <w:p w14:paraId="7BCB49FE" w14:textId="0F196C62" w:rsidR="0098458C" w:rsidRDefault="0098458C" w:rsidP="0098458C">
      <w:pPr>
        <w:pStyle w:val="Proposal"/>
      </w:pPr>
      <w:bookmarkStart w:id="40" w:name="_Toc95752710"/>
      <w:r w:rsidRPr="00495C59">
        <w:t>Remove Components 2 from FG 23-5-1.</w:t>
      </w:r>
      <w:bookmarkEnd w:id="40"/>
    </w:p>
    <w:p w14:paraId="0718AB6E" w14:textId="77777777" w:rsidR="007D789F" w:rsidRPr="00495C59" w:rsidRDefault="007D789F" w:rsidP="007D789F"/>
    <w:p w14:paraId="5175D085" w14:textId="4EAB2D54" w:rsidR="006C0AE8" w:rsidRPr="004125F0" w:rsidRDefault="0016766F" w:rsidP="006C0AE8">
      <w:pPr>
        <w:pStyle w:val="Heading3"/>
        <w:rPr>
          <w:rFonts w:eastAsia="Yu Mincho"/>
          <w:lang w:val="en-US"/>
        </w:rPr>
      </w:pPr>
      <w:r w:rsidRPr="006F686E">
        <w:t>2.2.</w:t>
      </w:r>
      <w:r w:rsidR="00775AD9">
        <w:t>5</w:t>
      </w:r>
      <w:r w:rsidRPr="006F686E">
        <w:t xml:space="preserve"> </w:t>
      </w:r>
      <w:r w:rsidR="006C0AE8" w:rsidRPr="006F686E">
        <w:t>F</w:t>
      </w:r>
      <w:r w:rsidR="00185B04" w:rsidRPr="006F686E">
        <w:t xml:space="preserve">G </w:t>
      </w:r>
      <w:r w:rsidR="00994E1D" w:rsidRPr="006F686E">
        <w:t>23-6-</w:t>
      </w:r>
      <w:r w:rsidR="006C0AE8" w:rsidRPr="006F686E">
        <w:t>1</w:t>
      </w:r>
      <w:r w:rsidR="006F686E">
        <w:t xml:space="preserve"> </w:t>
      </w:r>
      <w:r w:rsidR="00C15079">
        <w:t>and FG 23-6</w:t>
      </w:r>
      <w:r w:rsidR="006B1FC6">
        <w:t>-x</w:t>
      </w:r>
      <w:r w:rsidR="004125F0">
        <w:t xml:space="preserve"> (HST SFN) </w:t>
      </w:r>
    </w:p>
    <w:p w14:paraId="44BADD87" w14:textId="6096A5B1" w:rsidR="006F6A22" w:rsidRDefault="006F6A22" w:rsidP="00AC13F8">
      <w:r>
        <w:t xml:space="preserve">PDSCH performance is the essential part of HST SFN enhancement, PDCCH alone using </w:t>
      </w:r>
      <w:r w:rsidR="00366407">
        <w:t>SFN</w:t>
      </w:r>
      <w:r>
        <w:t xml:space="preserve"> </w:t>
      </w:r>
      <w:r w:rsidR="00366407">
        <w:t xml:space="preserve">is less essential but important for signalling and beam association for PDSCH. </w:t>
      </w:r>
      <w:r>
        <w:t>FG 23-6-1 and FG 23-6-2</w:t>
      </w:r>
      <w:r w:rsidR="00366407">
        <w:t xml:space="preserve"> each</w:t>
      </w:r>
      <w:r>
        <w:t xml:space="preserve"> provide</w:t>
      </w:r>
      <w:r w:rsidR="00366407">
        <w:t>s</w:t>
      </w:r>
      <w:r>
        <w:t xml:space="preserve"> the basic function </w:t>
      </w:r>
      <w:r w:rsidR="00366407">
        <w:t>for the supported SFN scheme.</w:t>
      </w:r>
      <w:r w:rsidR="00A266F2">
        <w:t xml:space="preserve"> </w:t>
      </w:r>
      <w:r w:rsidR="00366407">
        <w:t>T</w:t>
      </w:r>
      <w:r>
        <w:t xml:space="preserve">he components in the </w:t>
      </w:r>
      <w:r w:rsidR="005A5987">
        <w:t xml:space="preserve">basic </w:t>
      </w:r>
      <w:r>
        <w:t>feature group</w:t>
      </w:r>
      <w:r w:rsidR="005A5987">
        <w:t xml:space="preserve"> of each scheme</w:t>
      </w:r>
      <w:r>
        <w:t xml:space="preserve"> shall </w:t>
      </w:r>
      <w:r w:rsidR="005A5987">
        <w:t>include</w:t>
      </w:r>
      <w:r>
        <w:t xml:space="preserve"> a complete </w:t>
      </w:r>
      <w:r w:rsidR="00F24260">
        <w:t xml:space="preserve">set of </w:t>
      </w:r>
      <w:r>
        <w:t>function</w:t>
      </w:r>
      <w:r w:rsidR="00F24260">
        <w:t>s</w:t>
      </w:r>
      <w:r>
        <w:t xml:space="preserve"> for the </w:t>
      </w:r>
      <w:r w:rsidR="005A5987">
        <w:t>essential HST configuration</w:t>
      </w:r>
      <w:r>
        <w:t>.</w:t>
      </w:r>
      <w:r w:rsidR="00F24260">
        <w:t xml:space="preserve"> In our understanding the component 2</w:t>
      </w:r>
      <w:r w:rsidR="00C256A6">
        <w:t xml:space="preserve"> – </w:t>
      </w:r>
      <w:r w:rsidR="00F24260">
        <w:t xml:space="preserve">Support of scheme A/B for PDSCH and default QCL assumption with two TCI states for PDSCH – is the essential </w:t>
      </w:r>
      <w:r w:rsidR="005A5987">
        <w:t>part of</w:t>
      </w:r>
      <w:r w:rsidR="00F24260">
        <w:t xml:space="preserve"> HST functionality. The common search space </w:t>
      </w:r>
      <w:r w:rsidR="00721A3B">
        <w:t xml:space="preserve">configuration </w:t>
      </w:r>
      <w:r w:rsidR="00AA0FFC">
        <w:t>is</w:t>
      </w:r>
      <w:r w:rsidR="00721A3B">
        <w:t xml:space="preserve"> shared </w:t>
      </w:r>
      <w:r w:rsidR="00AA0FFC">
        <w:t>with both</w:t>
      </w:r>
      <w:r w:rsidR="00721A3B">
        <w:t xml:space="preserve"> legacy UE and HST UE, </w:t>
      </w:r>
      <w:r w:rsidR="00AA0FFC">
        <w:t>therefore</w:t>
      </w:r>
      <w:r w:rsidR="00721A3B">
        <w:t xml:space="preserve"> CORESET for DCI 1_0 associated with CSS schedules the system information </w:t>
      </w:r>
      <w:r w:rsidR="00AA0FFC">
        <w:t xml:space="preserve">and paging </w:t>
      </w:r>
      <w:r w:rsidR="00721A3B">
        <w:t>need to be Single TRP</w:t>
      </w:r>
      <w:r w:rsidR="00AA0FFC">
        <w:t xml:space="preserve"> configuration</w:t>
      </w:r>
      <w:r w:rsidR="00721A3B">
        <w:t xml:space="preserve">, which is also essential functionality to be included in the basic feature group. </w:t>
      </w:r>
      <w:r w:rsidR="00366407">
        <w:t xml:space="preserve">With these in mind, we suggest </w:t>
      </w:r>
      <w:r w:rsidR="0020047A">
        <w:t xml:space="preserve">starting with a simple </w:t>
      </w:r>
      <w:proofErr w:type="spellStart"/>
      <w:r w:rsidR="0020047A">
        <w:t>fomulated</w:t>
      </w:r>
      <w:proofErr w:type="spellEnd"/>
      <w:r w:rsidR="0020047A">
        <w:t xml:space="preserve"> UE feature as many other companies suggested on RAN1#107bis-e meeting as below. Whether the two components shall be split to two features or supported together as basic HST-SFN can still be discussed on this meeting.</w:t>
      </w:r>
    </w:p>
    <w:p w14:paraId="39C8410A" w14:textId="77777777" w:rsidR="006F6A22" w:rsidRPr="006F686E" w:rsidRDefault="006F6A22" w:rsidP="00AC13F8"/>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43"/>
        <w:gridCol w:w="840"/>
        <w:gridCol w:w="1592"/>
        <w:gridCol w:w="5844"/>
      </w:tblGrid>
      <w:tr w:rsidR="006F686E" w:rsidRPr="006F686E" w14:paraId="6EAB9039" w14:textId="77777777" w:rsidTr="006F686E">
        <w:tc>
          <w:tcPr>
            <w:tcW w:w="137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8AC9488" w14:textId="77777777" w:rsidR="006F686E" w:rsidRPr="006F686E" w:rsidRDefault="006F686E" w:rsidP="006F686E">
            <w:pPr>
              <w:overflowPunct/>
              <w:autoSpaceDE/>
              <w:autoSpaceDN/>
              <w:adjustRightInd/>
              <w:spacing w:after="0"/>
              <w:textAlignment w:val="auto"/>
              <w:rPr>
                <w:rFonts w:ascii="Arial" w:hAnsi="Arial" w:cs="Arial"/>
                <w:sz w:val="18"/>
                <w:szCs w:val="18"/>
                <w:lang w:eastAsia="zh-CN"/>
              </w:rPr>
            </w:pPr>
            <w:r w:rsidRPr="006F686E">
              <w:rPr>
                <w:rFonts w:ascii="Arial" w:hAnsi="Arial" w:cs="Arial"/>
                <w:sz w:val="18"/>
                <w:szCs w:val="18"/>
                <w:lang w:eastAsia="zh-CN"/>
              </w:rPr>
              <w:t xml:space="preserve">23. </w:t>
            </w:r>
            <w:proofErr w:type="spellStart"/>
            <w:r w:rsidRPr="006F686E">
              <w:rPr>
                <w:rFonts w:ascii="Arial" w:hAnsi="Arial" w:cs="Arial"/>
                <w:sz w:val="18"/>
                <w:szCs w:val="18"/>
                <w:lang w:eastAsia="zh-CN"/>
              </w:rPr>
              <w:t>NR_FeMIMO</w:t>
            </w:r>
            <w:proofErr w:type="spellEnd"/>
          </w:p>
        </w:tc>
        <w:tc>
          <w:tcPr>
            <w:tcW w:w="9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CB1FFD" w14:textId="77777777" w:rsidR="006F686E" w:rsidRPr="006F686E" w:rsidRDefault="006F686E" w:rsidP="006F686E">
            <w:pPr>
              <w:overflowPunct/>
              <w:autoSpaceDE/>
              <w:autoSpaceDN/>
              <w:adjustRightInd/>
              <w:spacing w:after="0"/>
              <w:textAlignment w:val="auto"/>
              <w:rPr>
                <w:rFonts w:ascii="Arial" w:hAnsi="Arial" w:cs="Arial"/>
                <w:color w:val="000000"/>
                <w:sz w:val="18"/>
                <w:szCs w:val="18"/>
                <w:lang w:eastAsia="zh-CN"/>
              </w:rPr>
            </w:pPr>
            <w:r w:rsidRPr="006F686E">
              <w:rPr>
                <w:rFonts w:ascii="Arial" w:hAnsi="Arial" w:cs="Arial"/>
                <w:color w:val="000000"/>
                <w:sz w:val="18"/>
                <w:szCs w:val="18"/>
                <w:lang w:eastAsia="zh-CN"/>
              </w:rPr>
              <w:t>23-6-1</w:t>
            </w:r>
          </w:p>
        </w:tc>
        <w:tc>
          <w:tcPr>
            <w:tcW w:w="180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970D0A" w14:textId="77777777" w:rsidR="006F686E" w:rsidRPr="006F686E" w:rsidRDefault="006F686E" w:rsidP="006F686E">
            <w:pPr>
              <w:overflowPunct/>
              <w:autoSpaceDE/>
              <w:autoSpaceDN/>
              <w:adjustRightInd/>
              <w:spacing w:after="0"/>
              <w:textAlignment w:val="auto"/>
              <w:rPr>
                <w:rFonts w:ascii="Arial" w:hAnsi="Arial" w:cs="Arial"/>
                <w:color w:val="000000"/>
                <w:sz w:val="18"/>
                <w:szCs w:val="18"/>
                <w:lang w:eastAsia="zh-CN"/>
              </w:rPr>
            </w:pPr>
            <w:r w:rsidRPr="006F686E">
              <w:rPr>
                <w:rFonts w:ascii="Arial" w:hAnsi="Arial" w:cs="Arial"/>
                <w:color w:val="000000"/>
                <w:sz w:val="18"/>
                <w:szCs w:val="18"/>
                <w:lang w:eastAsia="zh-CN"/>
              </w:rPr>
              <w:t>SFN scheme A (scheme 1)</w:t>
            </w:r>
          </w:p>
        </w:tc>
        <w:tc>
          <w:tcPr>
            <w:tcW w:w="707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69AC14D" w14:textId="2C6BF19D" w:rsidR="0020047A" w:rsidRPr="0020047A" w:rsidRDefault="0020047A" w:rsidP="0020047A">
            <w:pPr>
              <w:pStyle w:val="ListParagraph"/>
              <w:numPr>
                <w:ilvl w:val="0"/>
                <w:numId w:val="48"/>
              </w:numPr>
              <w:overflowPunct/>
              <w:autoSpaceDE/>
              <w:autoSpaceDN/>
              <w:adjustRightInd/>
              <w:spacing w:before="60" w:after="120" w:line="259" w:lineRule="auto"/>
              <w:contextualSpacing/>
              <w:jc w:val="both"/>
              <w:textAlignment w:val="auto"/>
              <w:rPr>
                <w:rFonts w:eastAsia="Malgun Gothic" w:cs="Calibri"/>
                <w:lang w:eastAsia="ko-KR"/>
              </w:rPr>
            </w:pPr>
            <w:r w:rsidRPr="0020047A">
              <w:rPr>
                <w:rFonts w:eastAsia="Malgun Gothic" w:cs="Calibri"/>
                <w:lang w:eastAsia="ko-KR"/>
              </w:rPr>
              <w:t>SFN scheme A for PDSCH</w:t>
            </w:r>
          </w:p>
          <w:p w14:paraId="79F64E28" w14:textId="7C0E9EB4" w:rsidR="0020047A" w:rsidRPr="0020047A" w:rsidRDefault="0020047A" w:rsidP="0020047A">
            <w:pPr>
              <w:pStyle w:val="ListParagraph"/>
              <w:numPr>
                <w:ilvl w:val="0"/>
                <w:numId w:val="48"/>
              </w:numPr>
              <w:overflowPunct/>
              <w:autoSpaceDE/>
              <w:autoSpaceDN/>
              <w:adjustRightInd/>
              <w:spacing w:before="60" w:after="120" w:line="259" w:lineRule="auto"/>
              <w:contextualSpacing/>
              <w:jc w:val="both"/>
              <w:textAlignment w:val="auto"/>
              <w:rPr>
                <w:rFonts w:eastAsiaTheme="minorEastAsia" w:cs="Calibri"/>
                <w:lang w:eastAsia="zh-CN"/>
              </w:rPr>
            </w:pPr>
            <w:r w:rsidRPr="0020047A">
              <w:rPr>
                <w:rFonts w:eastAsia="Malgun Gothic" w:cs="Calibri"/>
                <w:lang w:eastAsia="ko-KR"/>
              </w:rPr>
              <w:t>SFN scheme A for PDSCH and PDCCH</w:t>
            </w:r>
          </w:p>
          <w:p w14:paraId="21B66E20" w14:textId="3E70C0A1" w:rsidR="006F686E" w:rsidRPr="0020047A" w:rsidRDefault="006F686E" w:rsidP="006F686E">
            <w:pPr>
              <w:overflowPunct/>
              <w:autoSpaceDE/>
              <w:autoSpaceDN/>
              <w:adjustRightInd/>
              <w:spacing w:after="0"/>
              <w:textAlignment w:val="auto"/>
              <w:rPr>
                <w:rFonts w:ascii="Arial" w:hAnsi="Arial" w:cs="Arial"/>
                <w:color w:val="00B0F0"/>
                <w:sz w:val="18"/>
                <w:szCs w:val="18"/>
                <w:lang w:val="x-none" w:eastAsia="zh-CN"/>
              </w:rPr>
            </w:pPr>
          </w:p>
        </w:tc>
      </w:tr>
    </w:tbl>
    <w:p w14:paraId="17320309" w14:textId="77777777" w:rsidR="006F686E" w:rsidRPr="006F686E" w:rsidRDefault="006F686E" w:rsidP="00AC13F8">
      <w:pPr>
        <w:rPr>
          <w:highlight w:val="yellow"/>
          <w:lang w:val="en-US"/>
        </w:rPr>
      </w:pPr>
    </w:p>
    <w:p w14:paraId="01BC07F3" w14:textId="77777777" w:rsidR="00EB5291" w:rsidRPr="00EB5291" w:rsidRDefault="00EB5291" w:rsidP="00CD4644">
      <w:pPr>
        <w:rPr>
          <w:highlight w:val="yellow"/>
          <w:lang w:val="en-US"/>
        </w:rPr>
      </w:pPr>
    </w:p>
    <w:p w14:paraId="39836C33" w14:textId="3F7A76D4" w:rsidR="00C15079" w:rsidRPr="00136627" w:rsidRDefault="0020047A" w:rsidP="00C15079">
      <w:pPr>
        <w:pStyle w:val="Proposal"/>
      </w:pPr>
      <w:bookmarkStart w:id="41" w:name="_Toc95752711"/>
      <w:r>
        <w:t>Adopt the above proposal as the starting discussion point for basic HST-SFN UE feature.</w:t>
      </w:r>
      <w:bookmarkEnd w:id="41"/>
    </w:p>
    <w:p w14:paraId="65490367" w14:textId="1D7E566B" w:rsidR="006B1FC6" w:rsidRDefault="006B1FC6" w:rsidP="006B1FC6">
      <w:pPr>
        <w:rPr>
          <w:rFonts w:cs="Times"/>
          <w:lang w:val="en-US" w:eastAsia="x-none"/>
        </w:rPr>
      </w:pPr>
      <w:r w:rsidRPr="006B1FC6">
        <w:rPr>
          <w:rFonts w:cs="Times"/>
          <w:lang w:val="en-US" w:eastAsia="x-none"/>
        </w:rPr>
        <w:t>On</w:t>
      </w:r>
      <w:r>
        <w:rPr>
          <w:rFonts w:cs="Times"/>
          <w:lang w:val="en-US" w:eastAsia="x-none"/>
        </w:rPr>
        <w:t xml:space="preserve"> type of feature groups, we have the following agreement from RAN1#107-e meeting, that the UE capability is at least per FR.</w:t>
      </w:r>
    </w:p>
    <w:p w14:paraId="1A43AD8C" w14:textId="77777777" w:rsidR="006B1FC6" w:rsidRPr="00163B84" w:rsidRDefault="006B1FC6" w:rsidP="006B1FC6">
      <w:pPr>
        <w:rPr>
          <w:rFonts w:cs="Times"/>
          <w:b/>
          <w:highlight w:val="green"/>
          <w:lang w:val="en-US" w:eastAsia="x-none"/>
        </w:rPr>
      </w:pPr>
      <w:r w:rsidRPr="00163B84">
        <w:rPr>
          <w:rFonts w:cs="Times"/>
          <w:b/>
          <w:highlight w:val="green"/>
          <w:lang w:val="en-US" w:eastAsia="x-none"/>
        </w:rPr>
        <w:t>Agreement</w:t>
      </w:r>
    </w:p>
    <w:p w14:paraId="3165834A" w14:textId="77777777" w:rsidR="006B1FC6" w:rsidRDefault="006B1FC6" w:rsidP="006B1FC6">
      <w:pPr>
        <w:rPr>
          <w:rFonts w:cs="Times"/>
          <w:lang w:val="en-US"/>
        </w:rPr>
      </w:pPr>
      <w:r w:rsidRPr="00163B84">
        <w:rPr>
          <w:rFonts w:cs="Times"/>
          <w:lang w:val="en-US"/>
        </w:rPr>
        <w:t>TRP-based pre-compensation scheme for PDSCH / PDCCH is supported in both FR1 and FR2 with UE capability at least per FR</w:t>
      </w:r>
    </w:p>
    <w:p w14:paraId="6C47D1AC" w14:textId="65571FF3" w:rsidR="006B1FC6" w:rsidRPr="006B1FC6" w:rsidRDefault="006B1FC6" w:rsidP="006B1FC6">
      <w:pPr>
        <w:pStyle w:val="Proposal"/>
        <w:rPr>
          <w:lang w:val="en-US"/>
        </w:rPr>
      </w:pPr>
      <w:bookmarkStart w:id="42" w:name="_Toc95752712"/>
      <w:r>
        <w:rPr>
          <w:lang w:val="en-US"/>
        </w:rPr>
        <w:t>For 23-6-2</w:t>
      </w:r>
      <w:r w:rsidR="00E9108F">
        <w:rPr>
          <w:lang w:val="en-US"/>
        </w:rPr>
        <w:t>,</w:t>
      </w:r>
      <w:r>
        <w:rPr>
          <w:lang w:val="en-US"/>
        </w:rPr>
        <w:t xml:space="preserve"> the type for the feature groups shall be per </w:t>
      </w:r>
      <w:r w:rsidR="005B552F">
        <w:rPr>
          <w:lang w:val="en-US"/>
        </w:rPr>
        <w:t>UE</w:t>
      </w:r>
      <w:r w:rsidR="006E380E">
        <w:rPr>
          <w:lang w:val="en-US"/>
        </w:rPr>
        <w:t xml:space="preserve"> </w:t>
      </w:r>
      <w:r w:rsidR="00170B82">
        <w:rPr>
          <w:lang w:val="en-US"/>
        </w:rPr>
        <w:t>with FR1</w:t>
      </w:r>
      <w:r w:rsidR="00D30675">
        <w:rPr>
          <w:lang w:val="en-US"/>
        </w:rPr>
        <w:t>-</w:t>
      </w:r>
      <w:r w:rsidR="00170B82">
        <w:rPr>
          <w:lang w:val="en-US"/>
        </w:rPr>
        <w:t xml:space="preserve">FR2 </w:t>
      </w:r>
      <w:r w:rsidR="00D30675">
        <w:rPr>
          <w:lang w:val="en-US"/>
        </w:rPr>
        <w:t>DIFF set to “Yes”</w:t>
      </w:r>
      <w:r>
        <w:rPr>
          <w:lang w:val="en-US"/>
        </w:rPr>
        <w:t>.</w:t>
      </w:r>
      <w:bookmarkEnd w:id="42"/>
    </w:p>
    <w:p w14:paraId="534A43CD" w14:textId="0ED4874F" w:rsidR="006B1FC6" w:rsidRPr="00E958E6" w:rsidRDefault="00E958E6" w:rsidP="006B1FC6">
      <w:pPr>
        <w:rPr>
          <w:rFonts w:cs="Times"/>
          <w:lang w:val="en-US" w:eastAsia="x-none"/>
        </w:rPr>
      </w:pPr>
      <w:r w:rsidRPr="00E958E6">
        <w:rPr>
          <w:rFonts w:cs="Times"/>
          <w:lang w:val="en-US" w:eastAsia="x-none"/>
        </w:rPr>
        <w:t xml:space="preserve">Besides </w:t>
      </w:r>
      <w:r>
        <w:rPr>
          <w:rFonts w:cs="Times"/>
          <w:lang w:val="en-US" w:eastAsia="x-none"/>
        </w:rPr>
        <w:t>the SFN scheme A for PDSCH</w:t>
      </w:r>
      <w:r w:rsidR="00457080">
        <w:rPr>
          <w:rFonts w:cs="Times"/>
          <w:lang w:val="en-US" w:eastAsia="x-none"/>
        </w:rPr>
        <w:t xml:space="preserve"> as listed in 23-6-1</w:t>
      </w:r>
      <w:r>
        <w:rPr>
          <w:rFonts w:cs="Times"/>
          <w:lang w:val="en-US" w:eastAsia="x-none"/>
        </w:rPr>
        <w:t>, we need a separate UE feature group for supporting SFN scheme A PDCCH with single-TRP PDSCH, which has been agreed on RAN1#106bis-e meeting.</w:t>
      </w:r>
    </w:p>
    <w:p w14:paraId="2CC0308E" w14:textId="3D146A99" w:rsidR="006B1FC6" w:rsidRPr="00163B84" w:rsidRDefault="006B1FC6" w:rsidP="006B1FC6">
      <w:pPr>
        <w:rPr>
          <w:rFonts w:cs="Times"/>
          <w:b/>
          <w:bCs/>
          <w:highlight w:val="green"/>
          <w:lang w:val="en-US" w:eastAsia="x-none"/>
        </w:rPr>
      </w:pPr>
      <w:r w:rsidRPr="00163B84">
        <w:rPr>
          <w:rFonts w:cs="Times"/>
          <w:b/>
          <w:bCs/>
          <w:highlight w:val="green"/>
          <w:lang w:val="en-US" w:eastAsia="x-none"/>
        </w:rPr>
        <w:t>Agreement</w:t>
      </w:r>
    </w:p>
    <w:p w14:paraId="64138E20" w14:textId="77777777" w:rsidR="006B1FC6" w:rsidRPr="00E805D0" w:rsidRDefault="006B1FC6" w:rsidP="006B1FC6">
      <w:pPr>
        <w:pStyle w:val="xmsonormal"/>
        <w:rPr>
          <w:rFonts w:ascii="Times" w:eastAsia="SimSun" w:hAnsi="Times" w:cs="Times"/>
          <w:sz w:val="20"/>
          <w:lang w:eastAsia="zh-CN"/>
        </w:rPr>
      </w:pPr>
      <w:r w:rsidRPr="00E805D0">
        <w:rPr>
          <w:rFonts w:ascii="Times" w:hAnsi="Times" w:cs="Times"/>
          <w:sz w:val="20"/>
          <w:lang w:eastAsia="zh-CN"/>
        </w:rPr>
        <w:t xml:space="preserve">Support combination of Rel-17 SFN PDCCH scheme 1 and single-TRP PDSCH </w:t>
      </w:r>
    </w:p>
    <w:p w14:paraId="5D4059F5" w14:textId="77777777" w:rsidR="006B1FC6" w:rsidRPr="00E805D0" w:rsidRDefault="006B1FC6" w:rsidP="006B1FC6">
      <w:pPr>
        <w:pStyle w:val="xmsonormal"/>
        <w:numPr>
          <w:ilvl w:val="0"/>
          <w:numId w:val="50"/>
        </w:numPr>
        <w:rPr>
          <w:rFonts w:ascii="Times" w:hAnsi="Times" w:cs="Times"/>
          <w:sz w:val="20"/>
          <w:lang w:eastAsia="zh-CN"/>
        </w:rPr>
      </w:pPr>
      <w:r w:rsidRPr="00E805D0">
        <w:rPr>
          <w:rFonts w:ascii="Times" w:hAnsi="Times" w:cs="Times"/>
          <w:sz w:val="20"/>
          <w:lang w:eastAsia="zh-CN"/>
        </w:rPr>
        <w:t>This is optional UE feature</w:t>
      </w:r>
    </w:p>
    <w:p w14:paraId="08C80145" w14:textId="77777777" w:rsidR="006B1FC6" w:rsidRPr="00E805D0" w:rsidRDefault="006B1FC6" w:rsidP="006B1FC6">
      <w:pPr>
        <w:pStyle w:val="xmsonormal"/>
        <w:numPr>
          <w:ilvl w:val="0"/>
          <w:numId w:val="50"/>
        </w:numPr>
        <w:rPr>
          <w:rFonts w:ascii="Times" w:hAnsi="Times" w:cs="Times"/>
          <w:sz w:val="20"/>
          <w:lang w:eastAsia="zh-CN"/>
        </w:rPr>
      </w:pPr>
      <w:r w:rsidRPr="00E805D0">
        <w:rPr>
          <w:rFonts w:ascii="Times" w:hAnsi="Times" w:cs="Times"/>
          <w:sz w:val="20"/>
          <w:lang w:eastAsia="zh-CN"/>
        </w:rPr>
        <w:t>Note: The support of such combination scheme is for URLLC use-case only.</w:t>
      </w:r>
    </w:p>
    <w:p w14:paraId="2CAEC2C4" w14:textId="487BD061" w:rsidR="00994E1D" w:rsidRPr="00E958E6" w:rsidRDefault="00994E1D" w:rsidP="00E958E6">
      <w:pPr>
        <w:rPr>
          <w:lang w:val="en-US"/>
        </w:rPr>
      </w:pPr>
    </w:p>
    <w:p w14:paraId="50F5F6AC" w14:textId="4DD00551" w:rsidR="00E958E6" w:rsidRPr="00E958E6" w:rsidRDefault="00E958E6" w:rsidP="00E958E6">
      <w:pPr>
        <w:pStyle w:val="Proposal"/>
      </w:pPr>
      <w:bookmarkStart w:id="43" w:name="_Toc95752713"/>
      <w:r>
        <w:t xml:space="preserve">Add a new feature group </w:t>
      </w:r>
      <w:r w:rsidR="00445E59">
        <w:t xml:space="preserve">in 23-6-x </w:t>
      </w:r>
      <w:r>
        <w:t xml:space="preserve">for </w:t>
      </w:r>
      <w:r w:rsidR="00445E59">
        <w:t xml:space="preserve">supporting </w:t>
      </w:r>
      <w:r>
        <w:t>SFN scheme A PDCCH and sing</w:t>
      </w:r>
      <w:r w:rsidR="00445E59">
        <w:t>le</w:t>
      </w:r>
      <w:r>
        <w:t>-TRP PDSCH.</w:t>
      </w:r>
      <w:bookmarkEnd w:id="43"/>
    </w:p>
    <w:p w14:paraId="12AD5223" w14:textId="18E46F55" w:rsidR="00994E1D" w:rsidRPr="0098458C" w:rsidRDefault="00994E1D" w:rsidP="00994E1D">
      <w:pPr>
        <w:pStyle w:val="Heading2"/>
      </w:pPr>
      <w:r w:rsidRPr="0098458C">
        <w:t>2.</w:t>
      </w:r>
      <w:r w:rsidR="00172DE3" w:rsidRPr="0098458C">
        <w:t>3</w:t>
      </w:r>
      <w:r w:rsidRPr="0098458C">
        <w:tab/>
      </w:r>
      <w:r w:rsidR="007F1071">
        <w:t>23-7-2 (</w:t>
      </w:r>
      <w:r w:rsidRPr="0098458C">
        <w:t>CSI enhancement</w:t>
      </w:r>
      <w:r w:rsidR="007F1071">
        <w:t>)</w:t>
      </w:r>
    </w:p>
    <w:p w14:paraId="160681C6" w14:textId="211B64EA" w:rsidR="00994E1D" w:rsidRDefault="00994E1D" w:rsidP="00994E1D">
      <w:pPr>
        <w:rPr>
          <w:highlight w:val="yellow"/>
        </w:rPr>
      </w:pPr>
    </w:p>
    <w:p w14:paraId="4490AE13" w14:textId="038F2521" w:rsidR="0098458C" w:rsidRPr="00B81C35" w:rsidRDefault="007F1071" w:rsidP="00994E1D">
      <w:r>
        <w:t>F</w:t>
      </w:r>
      <w:r w:rsidR="00B81C35" w:rsidRPr="00B81C35">
        <w:t>or maximum number of CSI-RS ports per NZP CSI-RS resource, the value of 32 should be supported.</w:t>
      </w:r>
    </w:p>
    <w:p w14:paraId="490FAA68" w14:textId="79092BD9" w:rsidR="00B81C35" w:rsidRPr="00B81C35" w:rsidRDefault="00B81C35" w:rsidP="00994E1D"/>
    <w:p w14:paraId="7F154CDA" w14:textId="416DEA30" w:rsidR="00B81C35" w:rsidRPr="00B81C35" w:rsidRDefault="00B81C35" w:rsidP="00B81C35">
      <w:pPr>
        <w:pStyle w:val="Proposal"/>
      </w:pPr>
      <w:bookmarkStart w:id="44" w:name="_Toc95752714"/>
      <w:r w:rsidRPr="00B81C35">
        <w:t>For maximum number of CSI-RS ports per NZP CSI-RS resource, support 32 as a candidate value.</w:t>
      </w:r>
      <w:bookmarkEnd w:id="44"/>
    </w:p>
    <w:p w14:paraId="6FE41C64" w14:textId="77777777" w:rsidR="00B81C35" w:rsidRPr="00CA3DA2" w:rsidRDefault="00B81C35" w:rsidP="00994E1D">
      <w:pPr>
        <w:rPr>
          <w:highlight w:val="yellow"/>
        </w:rPr>
      </w:pPr>
    </w:p>
    <w:p w14:paraId="3AA59A17" w14:textId="36F00404" w:rsidR="00CE3870" w:rsidRDefault="00CE3870" w:rsidP="00A9264A">
      <w:pPr>
        <w:pStyle w:val="Heading2"/>
        <w:ind w:left="0" w:firstLine="0"/>
      </w:pPr>
      <w:bookmarkStart w:id="45" w:name="_Ref95463878"/>
      <w:r>
        <w:t>2.4</w:t>
      </w:r>
      <w:r>
        <w:tab/>
        <w:t>SRS</w:t>
      </w:r>
      <w:bookmarkEnd w:id="45"/>
    </w:p>
    <w:p w14:paraId="48BCD7B6" w14:textId="23A4602A" w:rsidR="00C73CD1" w:rsidRPr="009256D2" w:rsidRDefault="00707BF1" w:rsidP="00CE3870">
      <w:pPr>
        <w:snapToGrid w:val="0"/>
        <w:rPr>
          <w:lang w:val="en-US" w:eastAsia="x-none"/>
        </w:rPr>
      </w:pPr>
      <w:r w:rsidRPr="00FE052F">
        <w:rPr>
          <w:lang w:val="en-US" w:eastAsia="x-none"/>
        </w:rPr>
        <w:t>This agreement from RAN1 is not captured i</w:t>
      </w:r>
      <w:r w:rsidR="008F57F1" w:rsidRPr="00FE052F">
        <w:rPr>
          <w:lang w:val="en-US" w:eastAsia="x-none"/>
        </w:rPr>
        <w:t xml:space="preserve">n the </w:t>
      </w:r>
      <w:r w:rsidR="00F22E3C" w:rsidRPr="00FE052F">
        <w:rPr>
          <w:lang w:val="en-US" w:eastAsia="x-none"/>
        </w:rPr>
        <w:t xml:space="preserve">current list of </w:t>
      </w:r>
      <w:r w:rsidR="00FE052F" w:rsidRPr="00FE052F">
        <w:rPr>
          <w:lang w:val="en-US" w:eastAsia="x-none"/>
        </w:rPr>
        <w:t xml:space="preserve">FG. </w:t>
      </w:r>
      <w:r w:rsidR="009256D2">
        <w:rPr>
          <w:lang w:val="en-US" w:eastAsia="x-none"/>
        </w:rPr>
        <w:t xml:space="preserve">We propose to use per band indication. </w:t>
      </w:r>
    </w:p>
    <w:p w14:paraId="6190807C" w14:textId="77777777" w:rsidR="00CE3870" w:rsidRDefault="00CE3870" w:rsidP="00CE3870">
      <w:pPr>
        <w:snapToGrid w:val="0"/>
        <w:rPr>
          <w:b/>
          <w:bCs/>
          <w:lang w:val="en-US" w:eastAsia="x-none"/>
        </w:rPr>
      </w:pPr>
      <w:r w:rsidRPr="002A65A2">
        <w:rPr>
          <w:b/>
          <w:bCs/>
          <w:highlight w:val="green"/>
          <w:lang w:val="en-US" w:eastAsia="x-none"/>
        </w:rPr>
        <w:t>Agreement</w:t>
      </w:r>
    </w:p>
    <w:p w14:paraId="7F9E0895" w14:textId="77777777" w:rsidR="00CE3870" w:rsidRDefault="00CE3870" w:rsidP="00CE3870">
      <w:pPr>
        <w:snapToGrid w:val="0"/>
        <w:jc w:val="both"/>
        <w:rPr>
          <w:lang w:val="en-US" w:eastAsia="zh-CN"/>
        </w:rPr>
      </w:pPr>
      <w:r>
        <w:rPr>
          <w:lang w:val="en-US"/>
        </w:rPr>
        <w:t>For extension of aperiodic antenna switching SRS configurations for &lt;=4Rx, support N=4 for 1T4R and N=2 for 1T2R/2T4R.</w:t>
      </w:r>
    </w:p>
    <w:p w14:paraId="6CBC3FC7" w14:textId="77777777" w:rsidR="00CE3870" w:rsidRDefault="00CE3870" w:rsidP="00CE3870">
      <w:pPr>
        <w:pStyle w:val="ListParagraph"/>
        <w:numPr>
          <w:ilvl w:val="0"/>
          <w:numId w:val="44"/>
        </w:numPr>
        <w:overflowPunct/>
        <w:autoSpaceDE/>
        <w:autoSpaceDN/>
        <w:adjustRightInd/>
        <w:snapToGrid w:val="0"/>
        <w:jc w:val="both"/>
        <w:textAlignment w:val="auto"/>
        <w:rPr>
          <w:sz w:val="20"/>
          <w:szCs w:val="20"/>
          <w:lang w:val="en-US" w:eastAsia="sv-SE"/>
        </w:rPr>
      </w:pPr>
      <w:r>
        <w:rPr>
          <w:lang w:val="en-US"/>
        </w:rPr>
        <w:t>The above extension is UE optional</w:t>
      </w:r>
    </w:p>
    <w:p w14:paraId="30D6DD8D" w14:textId="77777777" w:rsidR="00CE3870" w:rsidRPr="00CE3870" w:rsidRDefault="00CE3870" w:rsidP="00CE3870"/>
    <w:p w14:paraId="3C327C26" w14:textId="2EF3403F" w:rsidR="009B50E0" w:rsidRPr="00CE3870" w:rsidRDefault="009B50E0" w:rsidP="009B50E0">
      <w:pPr>
        <w:pStyle w:val="Proposal"/>
      </w:pPr>
      <w:bookmarkStart w:id="46" w:name="_Toc95752715"/>
      <w:r>
        <w:t xml:space="preserve">Add a new UE feature group </w:t>
      </w:r>
      <w:r w:rsidR="00BE5BAD">
        <w:t xml:space="preserve">FG 23-8-9 </w:t>
      </w:r>
      <w:r>
        <w:t xml:space="preserve">to capture the UE optional agreement on aperiodic SRS for 2 and 4 RX UEs. </w:t>
      </w:r>
      <w:r w:rsidR="004E4CE8">
        <w:t>Use per band signalling.</w:t>
      </w:r>
      <w:bookmarkEnd w:id="46"/>
      <w:r w:rsidR="004E4CE8">
        <w:t xml:space="preserve"> </w:t>
      </w:r>
    </w:p>
    <w:p w14:paraId="16517AEC" w14:textId="77777777" w:rsidR="00B70CA4" w:rsidRPr="00705233" w:rsidRDefault="00B70CA4" w:rsidP="00FF33F8">
      <w:pPr>
        <w:rPr>
          <w:lang w:val="en-US"/>
        </w:rPr>
      </w:pPr>
    </w:p>
    <w:p w14:paraId="47967A96" w14:textId="0C34969B" w:rsidR="000D7BEE" w:rsidRPr="009C2AD8" w:rsidRDefault="000D7BEE" w:rsidP="000D7BEE">
      <w:pPr>
        <w:pStyle w:val="Heading1"/>
        <w:rPr>
          <w:lang w:val="en-US"/>
        </w:rPr>
      </w:pPr>
      <w:r>
        <w:rPr>
          <w:lang w:val="en-US"/>
        </w:rPr>
        <w:t>3</w:t>
      </w:r>
      <w:r w:rsidRPr="00A85EAA">
        <w:rPr>
          <w:lang w:val="en-US"/>
        </w:rPr>
        <w:tab/>
      </w:r>
      <w:r w:rsidRPr="00B92121">
        <w:rPr>
          <w:lang w:val="en-US"/>
        </w:rPr>
        <w:t>Guidelines for UE capability definitions</w:t>
      </w:r>
    </w:p>
    <w:p w14:paraId="72E99B64" w14:textId="60D6DEE8" w:rsidR="000D7BEE" w:rsidRDefault="000D7BEE" w:rsidP="001D61A0">
      <w:pPr>
        <w:pStyle w:val="BodyText"/>
        <w:rPr>
          <w:b/>
          <w:bCs/>
          <w:lang w:val="en-US"/>
        </w:rPr>
      </w:pPr>
      <w:r w:rsidRPr="00284C26">
        <w:rPr>
          <w:lang w:val="en-US"/>
        </w:rPr>
        <w:t xml:space="preserve">It is beneficial to recall RAN2’s guidelines for UE capability definitions, as documented in the RAN2 LS </w:t>
      </w:r>
      <w:r>
        <w:rPr>
          <w:b/>
          <w:bCs/>
        </w:rPr>
        <w:fldChar w:fldCharType="begin"/>
      </w:r>
      <w:r w:rsidRPr="00284C26">
        <w:rPr>
          <w:lang w:val="en-US"/>
        </w:rPr>
        <w:instrText xml:space="preserve"> REF _Ref83273940 \r \h </w:instrText>
      </w:r>
      <w:r w:rsidR="001D61A0">
        <w:rPr>
          <w:b/>
          <w:bCs/>
        </w:rPr>
        <w:instrText xml:space="preserve"> \* MERGEFORMAT </w:instrText>
      </w:r>
      <w:r>
        <w:rPr>
          <w:b/>
          <w:bCs/>
        </w:rPr>
      </w:r>
      <w:r>
        <w:rPr>
          <w:b/>
          <w:bCs/>
        </w:rPr>
        <w:fldChar w:fldCharType="separate"/>
      </w:r>
      <w:r w:rsidR="00943FB9">
        <w:rPr>
          <w:lang w:val="en-US"/>
        </w:rPr>
        <w:t>Error! Reference source not found.</w:t>
      </w:r>
      <w:r>
        <w:rPr>
          <w:b/>
          <w:bCs/>
        </w:rPr>
        <w:fldChar w:fldCharType="end"/>
      </w:r>
      <w:r w:rsidRPr="00284C26">
        <w:rPr>
          <w:lang w:val="en-US"/>
        </w:rPr>
        <w:t xml:space="preserve"> and</w:t>
      </w:r>
      <w:r>
        <w:rPr>
          <w:lang w:val="en-US"/>
        </w:rPr>
        <w:t xml:space="preserve"> </w:t>
      </w:r>
      <w:r w:rsidRPr="00284C26">
        <w:rPr>
          <w:lang w:val="en-US"/>
        </w:rPr>
        <w:t>copied below:</w:t>
      </w:r>
    </w:p>
    <w:p w14:paraId="5F77AF5F" w14:textId="77777777" w:rsidR="000D7BEE" w:rsidRPr="00284C26" w:rsidRDefault="000D7BEE" w:rsidP="000D7BEE">
      <w:pPr>
        <w:pStyle w:val="Proposal"/>
        <w:numPr>
          <w:ilvl w:val="0"/>
          <w:numId w:val="0"/>
        </w:numPr>
        <w:ind w:left="1701" w:hanging="1701"/>
        <w:rPr>
          <w:rFonts w:cs="Arial"/>
          <w:b w:val="0"/>
          <w:bCs w:val="0"/>
          <w:lang w:val="en-US"/>
        </w:rPr>
      </w:pPr>
    </w:p>
    <w:p w14:paraId="06FB2F7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6D578293" w14:textId="77777777" w:rsidR="000D7BEE" w:rsidRPr="00A1545D" w:rsidRDefault="000D7BEE" w:rsidP="000D7BEE">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513925A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1866795F" w14:textId="77777777" w:rsidR="000D7BEE" w:rsidRDefault="000D7BEE" w:rsidP="000D7BEE">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proofErr w:type="spellStart"/>
      <w:r w:rsidRPr="00CF742C">
        <w:rPr>
          <w:rFonts w:ascii="Arial" w:hAnsi="Arial" w:cs="Arial"/>
          <w:i/>
          <w:color w:val="000000"/>
        </w:rPr>
        <w:t>channelBW</w:t>
      </w:r>
      <w:proofErr w:type="spellEnd"/>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2E4AF519" w14:textId="77777777" w:rsidR="000D7BEE" w:rsidRDefault="000D7BEE" w:rsidP="000D7BEE">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w:t>
      </w:r>
      <w:proofErr w:type="spellStart"/>
      <w:r>
        <w:rPr>
          <w:rFonts w:ascii="Arial" w:hAnsi="Arial" w:cs="Arial"/>
          <w:color w:val="000000"/>
        </w:rPr>
        <w:t>BandCombination</w:t>
      </w:r>
      <w:proofErr w:type="spellEnd"/>
      <w:r>
        <w:rPr>
          <w:rFonts w:ascii="Arial" w:hAnsi="Arial" w:cs="Arial"/>
          <w:color w:val="000000"/>
        </w:rPr>
        <w:t xml:space="preserve"> or Per-Band-of-a-</w:t>
      </w:r>
      <w:proofErr w:type="spellStart"/>
      <w:r>
        <w:rPr>
          <w:rFonts w:ascii="Arial" w:hAnsi="Arial" w:cs="Arial"/>
          <w:color w:val="000000"/>
        </w:rPr>
        <w:t>BandCombination</w:t>
      </w:r>
      <w:proofErr w:type="spellEnd"/>
      <w:r>
        <w:rPr>
          <w:rFonts w:ascii="Arial" w:hAnsi="Arial" w:cs="Arial"/>
          <w:color w:val="000000"/>
        </w:rPr>
        <w:t xml:space="preserve"> as discussed in bullet 4 below). Instead, gNB faces difficulty in comprehending the implicit capabilities amongst UEs compliant with different versions in a release.</w:t>
      </w:r>
    </w:p>
    <w:p w14:paraId="0CA993C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60970F02" w14:textId="77777777" w:rsidR="000D7BEE" w:rsidRDefault="000D7BEE" w:rsidP="000D7BEE">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1E27B824"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74CFEC94" w14:textId="77777777" w:rsidR="000D7BEE" w:rsidRDefault="000D7BEE" w:rsidP="000D7BEE">
      <w:pPr>
        <w:spacing w:after="120"/>
        <w:ind w:left="1287"/>
        <w:jc w:val="both"/>
        <w:rPr>
          <w:rFonts w:ascii="Arial" w:hAnsi="Arial" w:cs="Arial"/>
          <w:color w:val="000000"/>
        </w:rPr>
      </w:pPr>
      <w:r w:rsidRPr="00A1545D">
        <w:rPr>
          <w:rFonts w:ascii="Arial" w:hAnsi="Arial" w:cs="Arial"/>
          <w:color w:val="000000"/>
        </w:rPr>
        <w:t xml:space="preserve">“In TDD band combinations, only UEs that set the </w:t>
      </w:r>
      <w:proofErr w:type="spellStart"/>
      <w:r w:rsidRPr="00A1545D">
        <w:rPr>
          <w:rFonts w:ascii="Arial" w:hAnsi="Arial" w:cs="Arial"/>
          <w:color w:val="000000"/>
        </w:rPr>
        <w:t>featureX</w:t>
      </w:r>
      <w:proofErr w:type="spellEnd"/>
      <w:r w:rsidRPr="00A1545D">
        <w:rPr>
          <w:rFonts w:ascii="Arial" w:hAnsi="Arial" w:cs="Arial"/>
          <w:color w:val="000000"/>
        </w:rPr>
        <w:t xml:space="preserve">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67B3F01C"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proofErr w:type="spellStart"/>
      <w:r w:rsidRPr="00CF742C">
        <w:rPr>
          <w:rFonts w:ascii="Arial" w:hAnsi="Arial" w:cs="Arial"/>
          <w:i/>
          <w:iCs/>
          <w:color w:val="000000"/>
        </w:rPr>
        <w:t>simultaneousRx</w:t>
      </w:r>
      <w:proofErr w:type="spellEnd"/>
      <w:r w:rsidRPr="00CF742C">
        <w:rPr>
          <w:rFonts w:ascii="Arial" w:hAnsi="Arial" w:cs="Arial"/>
          <w:i/>
          <w:iCs/>
          <w:color w:val="000000"/>
        </w:rPr>
        <w:t>-Tx</w:t>
      </w:r>
      <w:r w:rsidRPr="00A1545D">
        <w:rPr>
          <w:rFonts w:ascii="Arial" w:hAnsi="Arial" w:cs="Arial"/>
          <w:color w:val="000000"/>
        </w:rPr>
        <w:t xml:space="preserve"> for EN-DC.</w:t>
      </w:r>
    </w:p>
    <w:p w14:paraId="7D0F563B"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r>
      <w:bookmarkStart w:id="47" w:name="_Hlk92264621"/>
      <w:r w:rsidRPr="009E1BA8">
        <w:rPr>
          <w:rFonts w:ascii="Arial" w:hAnsi="Arial" w:cs="Arial"/>
          <w:b/>
          <w:bCs/>
          <w:color w:val="000000"/>
        </w:rPr>
        <w:t>Minimize features “per-</w:t>
      </w:r>
      <w:proofErr w:type="spellStart"/>
      <w:r w:rsidRPr="009E1BA8">
        <w:rPr>
          <w:rFonts w:ascii="Arial" w:hAnsi="Arial" w:cs="Arial"/>
          <w:b/>
          <w:bCs/>
          <w:color w:val="000000"/>
        </w:rPr>
        <w:t>BandCombination</w:t>
      </w:r>
      <w:proofErr w:type="spellEnd"/>
      <w:r w:rsidRPr="009E1BA8">
        <w:rPr>
          <w:rFonts w:ascii="Arial" w:hAnsi="Arial" w:cs="Arial"/>
          <w:b/>
          <w:bCs/>
          <w:color w:val="000000"/>
        </w:rPr>
        <w:t>” and “per-Band-of-a-</w:t>
      </w:r>
      <w:proofErr w:type="spellStart"/>
      <w:r w:rsidRPr="009E1BA8">
        <w:rPr>
          <w:rFonts w:ascii="Arial" w:hAnsi="Arial" w:cs="Arial"/>
          <w:b/>
          <w:bCs/>
          <w:color w:val="000000"/>
        </w:rPr>
        <w:t>BandCombination</w:t>
      </w:r>
      <w:proofErr w:type="spellEnd"/>
      <w:r w:rsidRPr="009E1BA8">
        <w:rPr>
          <w:rFonts w:ascii="Arial" w:hAnsi="Arial" w:cs="Arial"/>
          <w:b/>
          <w:bCs/>
          <w:color w:val="000000"/>
        </w:rPr>
        <w:t>”</w:t>
      </w:r>
    </w:p>
    <w:bookmarkEnd w:id="47"/>
    <w:p w14:paraId="506C237F"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with “per-</w:t>
      </w:r>
      <w:proofErr w:type="spellStart"/>
      <w:r w:rsidRPr="00A1545D">
        <w:rPr>
          <w:rFonts w:ascii="Arial" w:hAnsi="Arial" w:cs="Arial"/>
          <w:color w:val="000000"/>
        </w:rPr>
        <w:t>BandCombination</w:t>
      </w:r>
      <w:proofErr w:type="spellEnd"/>
      <w:r w:rsidRPr="00A1545D">
        <w:rPr>
          <w:rFonts w:ascii="Arial" w:hAnsi="Arial" w:cs="Arial"/>
          <w:color w:val="000000"/>
        </w:rPr>
        <w:t>” and “per-Band-of-a-</w:t>
      </w:r>
      <w:proofErr w:type="spellStart"/>
      <w:r w:rsidRPr="00A1545D">
        <w:rPr>
          <w:rFonts w:ascii="Arial" w:hAnsi="Arial" w:cs="Arial"/>
          <w:color w:val="000000"/>
        </w:rPr>
        <w:t>BandCombination</w:t>
      </w:r>
      <w:proofErr w:type="spellEnd"/>
      <w:r w:rsidRPr="00A1545D">
        <w:rPr>
          <w:rFonts w:ascii="Arial" w:hAnsi="Arial" w:cs="Arial"/>
          <w:color w:val="000000"/>
        </w:rPr>
        <w:t>” (</w:t>
      </w:r>
      <w:proofErr w:type="spellStart"/>
      <w:r w:rsidRPr="00A1545D">
        <w:rPr>
          <w:rFonts w:ascii="Arial" w:hAnsi="Arial" w:cs="Arial"/>
          <w:color w:val="000000"/>
        </w:rPr>
        <w:t>FeatureSetPerCC</w:t>
      </w:r>
      <w:proofErr w:type="spellEnd"/>
      <w:r w:rsidRPr="00A1545D">
        <w:rPr>
          <w:rFonts w:ascii="Arial" w:hAnsi="Arial" w:cs="Arial"/>
          <w:color w:val="000000"/>
        </w:rPr>
        <w:t xml:space="preserve">) differentiation should be minimized. Such features cause an explosion in the size of the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and are even more severe when it comes to the number of possible configurations, making it impossible for the gNB to take all combinations into account. </w:t>
      </w:r>
    </w:p>
    <w:p w14:paraId="5F9AA7F6"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4B2A66A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34AFF54C"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5D623109"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p w14:paraId="1B000A9A" w14:textId="77777777" w:rsidR="000D7BEE" w:rsidRPr="009E1BA8" w:rsidRDefault="000D7BEE" w:rsidP="000D7BEE">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BA371BC" w14:textId="77777777" w:rsidR="000D7BEE" w:rsidRDefault="000D7BEE" w:rsidP="000D7BEE">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784F378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1212F89D" w14:textId="77777777" w:rsidR="000D7BEE" w:rsidRDefault="000D7BEE" w:rsidP="000D7BEE">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7CD85129" w14:textId="77777777" w:rsidR="000D7BEE" w:rsidRPr="00E06CCE" w:rsidRDefault="000D7BEE" w:rsidP="000D7BEE">
      <w:pPr>
        <w:spacing w:after="120"/>
        <w:ind w:left="567"/>
        <w:jc w:val="both"/>
        <w:rPr>
          <w:rFonts w:ascii="Arial" w:hAnsi="Arial" w:cs="Arial"/>
          <w:color w:val="000000"/>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w:t>
      </w:r>
      <w:r w:rsidRPr="0015441A">
        <w:rPr>
          <w:rFonts w:ascii="Arial" w:eastAsia="Yu Mincho" w:hAnsi="Arial" w:cs="Arial"/>
          <w:color w:val="000000"/>
        </w:rPr>
        <w:t>R1-1913579</w:t>
      </w:r>
      <w:r>
        <w:rPr>
          <w:rFonts w:ascii="Arial" w:eastAsia="Yu Mincho" w:hAnsi="Arial" w:cs="Arial"/>
          <w:color w:val="000000"/>
        </w:rPr>
        <w:t>/</w:t>
      </w:r>
      <w:r w:rsidRPr="0015441A">
        <w:rPr>
          <w:rFonts w:ascii="Arial" w:eastAsia="Yu Mincho" w:hAnsi="Arial" w:cs="Arial"/>
          <w:color w:val="000000"/>
        </w:rPr>
        <w:t>R2-2000013</w:t>
      </w:r>
      <w:r>
        <w:rPr>
          <w:rFonts w:ascii="Arial" w:eastAsia="Yu Mincho" w:hAnsi="Arial" w:cs="Arial"/>
          <w:color w:val="000000"/>
        </w:rPr>
        <w:t>)</w:t>
      </w:r>
      <w:r w:rsidRPr="0015441A">
        <w:rPr>
          <w:rFonts w:ascii="Arial" w:eastAsia="Yu Mincho" w:hAnsi="Arial" w:cs="Arial"/>
          <w:color w:val="000000"/>
        </w:rPr>
        <w:t xml:space="preserve"> </w:t>
      </w:r>
      <w:r>
        <w:rPr>
          <w:rFonts w:ascii="Arial" w:eastAsia="Yu Mincho" w:hAnsi="Arial" w:cs="Arial"/>
          <w:color w:val="000000"/>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03BC9375" w14:textId="77777777" w:rsidR="00C473A5" w:rsidRDefault="00C473A5" w:rsidP="00A9264A">
      <w:pPr>
        <w:pStyle w:val="Heading1"/>
        <w:ind w:left="0" w:firstLine="0"/>
        <w:sectPr w:rsidR="00C473A5" w:rsidSect="00A9264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pPr>
    </w:p>
    <w:p w14:paraId="7471ABD1" w14:textId="77777777" w:rsidR="00C01F33" w:rsidRPr="00CE0424" w:rsidRDefault="00C01F33" w:rsidP="00A9264A">
      <w:pPr>
        <w:pStyle w:val="Heading1"/>
        <w:ind w:left="0" w:firstLine="0"/>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51B397" w14:textId="75038C3B" w:rsidR="00E30253" w:rsidRDefault="006F6582">
      <w:pPr>
        <w:pStyle w:val="TableofFigures"/>
        <w:tabs>
          <w:tab w:val="right" w:leader="dot" w:pos="9628"/>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5752760" w:history="1">
        <w:r w:rsidR="00E30253" w:rsidRPr="009861B4">
          <w:rPr>
            <w:rStyle w:val="Hyperlink"/>
            <w:noProof/>
          </w:rPr>
          <w:t>Observation 1</w:t>
        </w:r>
        <w:r w:rsidR="00E30253">
          <w:rPr>
            <w:rFonts w:asciiTheme="minorHAnsi" w:eastAsiaTheme="minorEastAsia" w:hAnsiTheme="minorHAnsi" w:cstheme="minorBidi"/>
            <w:b w:val="0"/>
            <w:noProof/>
            <w:sz w:val="22"/>
            <w:szCs w:val="22"/>
            <w:lang w:val="en-US" w:eastAsia="en-US"/>
          </w:rPr>
          <w:tab/>
        </w:r>
        <w:r w:rsidR="00E30253" w:rsidRPr="009861B4">
          <w:rPr>
            <w:rStyle w:val="Hyperlink"/>
            <w:noProof/>
          </w:rPr>
          <w:t>There is no incentive for a NW vendor to implement only the parts of the Rel-17 TCI framework that replicated the Rel-15/16 functionality.</w:t>
        </w:r>
      </w:hyperlink>
    </w:p>
    <w:p w14:paraId="3F635FD4" w14:textId="1EC20CF7"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61" w:history="1">
        <w:r w:rsidRPr="009861B4">
          <w:rPr>
            <w:rStyle w:val="Hyperlink"/>
            <w:noProof/>
          </w:rPr>
          <w:t>Observation 2</w:t>
        </w:r>
        <w:r>
          <w:rPr>
            <w:rFonts w:asciiTheme="minorHAnsi" w:eastAsiaTheme="minorEastAsia" w:hAnsiTheme="minorHAnsi" w:cstheme="minorBidi"/>
            <w:b w:val="0"/>
            <w:noProof/>
            <w:sz w:val="22"/>
            <w:szCs w:val="22"/>
            <w:lang w:val="en-US" w:eastAsia="en-US"/>
          </w:rPr>
          <w:tab/>
        </w:r>
        <w:r w:rsidRPr="009861B4">
          <w:rPr>
            <w:rStyle w:val="Hyperlink"/>
            <w:noProof/>
          </w:rPr>
          <w:t>A UE that supports the Rel-17 TCI framework must support enhancements relative the Rel-15/16 TCI framework: it is not sufficient to support only the replicated functionality.</w:t>
        </w:r>
      </w:hyperlink>
    </w:p>
    <w:p w14:paraId="626015CA" w14:textId="3E769C88"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62" w:history="1">
        <w:r w:rsidRPr="009861B4">
          <w:rPr>
            <w:rStyle w:val="Hyperlink"/>
            <w:noProof/>
          </w:rPr>
          <w:t>Observation 3</w:t>
        </w:r>
        <w:r>
          <w:rPr>
            <w:rFonts w:asciiTheme="minorHAnsi" w:eastAsiaTheme="minorEastAsia" w:hAnsiTheme="minorHAnsi" w:cstheme="minorBidi"/>
            <w:b w:val="0"/>
            <w:noProof/>
            <w:sz w:val="22"/>
            <w:szCs w:val="22"/>
            <w:lang w:val="en-US" w:eastAsia="en-US"/>
          </w:rPr>
          <w:tab/>
        </w:r>
        <w:r w:rsidRPr="009861B4">
          <w:rPr>
            <w:rStyle w:val="Hyperlink"/>
            <w:noProof/>
          </w:rPr>
          <w:t>There is currently no agreement on any UL TCI state pool, and it is premature to define any UE features related to such a pool.</w:t>
        </w:r>
      </w:hyperlink>
    </w:p>
    <w:p w14:paraId="01C77A6F" w14:textId="1B30D50E" w:rsidR="006E1C82" w:rsidRDefault="006F6582" w:rsidP="008E065E">
      <w:pPr>
        <w:pStyle w:val="BodyText"/>
        <w:rPr>
          <w:b/>
          <w:bCs/>
        </w:rPr>
      </w:pPr>
      <w:r>
        <w:rPr>
          <w:b/>
          <w:bCs/>
        </w:rPr>
        <w:fldChar w:fldCharType="end"/>
      </w:r>
    </w:p>
    <w:p w14:paraId="5CB0A04E" w14:textId="77777777" w:rsidR="006E1C82" w:rsidRDefault="006E1C82" w:rsidP="008E065E">
      <w:pPr>
        <w:pStyle w:val="BodyText"/>
        <w:rPr>
          <w:b/>
          <w:bCs/>
        </w:rPr>
      </w:pP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DDA254C" w14:textId="1344E481" w:rsidR="00E30253" w:rsidRDefault="006E1C82">
      <w:pPr>
        <w:pStyle w:val="TableofFigures"/>
        <w:tabs>
          <w:tab w:val="right" w:leader="dot" w:pos="9628"/>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52676" w:history="1">
        <w:r w:rsidR="00E30253" w:rsidRPr="005D1697">
          <w:rPr>
            <w:rStyle w:val="Hyperlink"/>
            <w:noProof/>
          </w:rPr>
          <w:t>Proposal 1</w:t>
        </w:r>
        <w:r w:rsidR="00E30253">
          <w:rPr>
            <w:rFonts w:asciiTheme="minorHAnsi" w:eastAsiaTheme="minorEastAsia" w:hAnsiTheme="minorHAnsi" w:cstheme="minorBidi"/>
            <w:b w:val="0"/>
            <w:noProof/>
            <w:sz w:val="22"/>
            <w:szCs w:val="22"/>
            <w:lang w:val="en-US" w:eastAsia="en-US"/>
          </w:rPr>
          <w:tab/>
        </w:r>
        <w:r w:rsidR="00E30253" w:rsidRPr="005D1697">
          <w:rPr>
            <w:rStyle w:val="Hyperlink"/>
            <w:noProof/>
          </w:rPr>
          <w:t>A UE that supports the Rel-17 TCI framework should support both DCI-based TCI state update and inter-cell beam management.</w:t>
        </w:r>
      </w:hyperlink>
    </w:p>
    <w:p w14:paraId="14D5C2D5" w14:textId="52856E30"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77" w:history="1">
        <w:r w:rsidRPr="005D1697">
          <w:rPr>
            <w:rStyle w:val="Hyperlink"/>
            <w:noProof/>
          </w:rPr>
          <w:t>Proposal 2</w:t>
        </w:r>
        <w:r>
          <w:rPr>
            <w:rFonts w:asciiTheme="minorHAnsi" w:eastAsiaTheme="minorEastAsia" w:hAnsiTheme="minorHAnsi" w:cstheme="minorBidi"/>
            <w:b w:val="0"/>
            <w:noProof/>
            <w:sz w:val="22"/>
            <w:szCs w:val="22"/>
            <w:lang w:val="en-US" w:eastAsia="en-US"/>
          </w:rPr>
          <w:tab/>
        </w:r>
        <w:r w:rsidRPr="005D1697">
          <w:rPr>
            <w:rStyle w:val="Hyperlink"/>
            <w:noProof/>
          </w:rPr>
          <w:t>Remove the highlighting and brackets in the feature group name for FG 23-1-1.</w:t>
        </w:r>
      </w:hyperlink>
    </w:p>
    <w:p w14:paraId="67A02045" w14:textId="4AD548A3"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78" w:history="1">
        <w:r w:rsidRPr="005D1697">
          <w:rPr>
            <w:rStyle w:val="Hyperlink"/>
            <w:noProof/>
          </w:rPr>
          <w:t>Proposal 3</w:t>
        </w:r>
        <w:r>
          <w:rPr>
            <w:rFonts w:asciiTheme="minorHAnsi" w:eastAsiaTheme="minorEastAsia" w:hAnsiTheme="minorHAnsi" w:cstheme="minorBidi"/>
            <w:b w:val="0"/>
            <w:noProof/>
            <w:sz w:val="22"/>
            <w:szCs w:val="22"/>
            <w:lang w:val="en-US" w:eastAsia="en-US"/>
          </w:rPr>
          <w:tab/>
        </w:r>
        <w:r w:rsidRPr="005D1697">
          <w:rPr>
            <w:rStyle w:val="Hyperlink"/>
            <w:noProof/>
          </w:rPr>
          <w:t>Include component 2 and 8 as part of the basic functionality in FG 23-1-1.</w:t>
        </w:r>
      </w:hyperlink>
    </w:p>
    <w:p w14:paraId="0502EE6E" w14:textId="6EBE8965"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79" w:history="1">
        <w:r w:rsidRPr="005D1697">
          <w:rPr>
            <w:rStyle w:val="Hyperlink"/>
            <w:noProof/>
          </w:rPr>
          <w:t>Proposal 4</w:t>
        </w:r>
        <w:r>
          <w:rPr>
            <w:rFonts w:asciiTheme="minorHAnsi" w:eastAsiaTheme="minorEastAsia" w:hAnsiTheme="minorHAnsi" w:cstheme="minorBidi"/>
            <w:b w:val="0"/>
            <w:noProof/>
            <w:sz w:val="22"/>
            <w:szCs w:val="22"/>
            <w:lang w:val="en-US" w:eastAsia="en-US"/>
          </w:rPr>
          <w:tab/>
        </w:r>
        <w:r w:rsidRPr="005D1697">
          <w:rPr>
            <w:rStyle w:val="Hyperlink"/>
            <w:noProof/>
          </w:rPr>
          <w:t>Remove “[in a band][in a band combination]” from the description for component 4, 5 and 5a in FG 23-1-1.</w:t>
        </w:r>
      </w:hyperlink>
    </w:p>
    <w:p w14:paraId="5C81B2FF" w14:textId="753824B2"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0" w:history="1">
        <w:r w:rsidRPr="005D1697">
          <w:rPr>
            <w:rStyle w:val="Hyperlink"/>
            <w:noProof/>
          </w:rPr>
          <w:t>Proposal 5</w:t>
        </w:r>
        <w:r>
          <w:rPr>
            <w:rFonts w:asciiTheme="minorHAnsi" w:eastAsiaTheme="minorEastAsia" w:hAnsiTheme="minorHAnsi" w:cstheme="minorBidi"/>
            <w:b w:val="0"/>
            <w:noProof/>
            <w:sz w:val="22"/>
            <w:szCs w:val="22"/>
            <w:lang w:val="en-US" w:eastAsia="en-US"/>
          </w:rPr>
          <w:tab/>
        </w:r>
        <w:r w:rsidRPr="005D1697">
          <w:rPr>
            <w:rStyle w:val="Hyperlink"/>
            <w:noProof/>
          </w:rPr>
          <w:t>Remove the brackets and highlighting in component 6 in FG 23-1-1.</w:t>
        </w:r>
      </w:hyperlink>
    </w:p>
    <w:p w14:paraId="76BCD3F3" w14:textId="3437F16D"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1" w:history="1">
        <w:r w:rsidRPr="005D1697">
          <w:rPr>
            <w:rStyle w:val="Hyperlink"/>
            <w:noProof/>
          </w:rPr>
          <w:t>Proposal 6</w:t>
        </w:r>
        <w:r>
          <w:rPr>
            <w:rFonts w:asciiTheme="minorHAnsi" w:eastAsiaTheme="minorEastAsia" w:hAnsiTheme="minorHAnsi" w:cstheme="minorBidi"/>
            <w:b w:val="0"/>
            <w:noProof/>
            <w:sz w:val="22"/>
            <w:szCs w:val="22"/>
            <w:lang w:val="en-US" w:eastAsia="en-US"/>
          </w:rPr>
          <w:tab/>
        </w:r>
        <w:r w:rsidRPr="005D1697">
          <w:rPr>
            <w:rStyle w:val="Hyperlink"/>
            <w:noProof/>
          </w:rPr>
          <w:t xml:space="preserve">Replace components 9, 12 and 13 in FG 23-1-1 with the following component:  </w:t>
        </w:r>
        <w:r w:rsidRPr="005D1697">
          <w:rPr>
            <w:rStyle w:val="Hyperlink"/>
            <w:rFonts w:cs="Arial"/>
            <w:noProof/>
            <w:lang w:val="en-US"/>
          </w:rPr>
          <w:t>Support PDSCH-Config which contains a reference to another CC/BWP, in which the PDSCH-Config contains the TCI state list.</w:t>
        </w:r>
      </w:hyperlink>
    </w:p>
    <w:p w14:paraId="451C0005" w14:textId="66797BA0"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2" w:history="1">
        <w:r w:rsidRPr="005D1697">
          <w:rPr>
            <w:rStyle w:val="Hyperlink"/>
            <w:noProof/>
            <w:lang w:val="en-US"/>
          </w:rPr>
          <w:t>Proposal 7</w:t>
        </w:r>
        <w:r>
          <w:rPr>
            <w:rFonts w:asciiTheme="minorHAnsi" w:eastAsiaTheme="minorEastAsia" w:hAnsiTheme="minorHAnsi" w:cstheme="minorBidi"/>
            <w:b w:val="0"/>
            <w:noProof/>
            <w:sz w:val="22"/>
            <w:szCs w:val="22"/>
            <w:lang w:val="en-US" w:eastAsia="en-US"/>
          </w:rPr>
          <w:tab/>
        </w:r>
        <w:r w:rsidRPr="005D1697">
          <w:rPr>
            <w:rStyle w:val="Hyperlink"/>
            <w:noProof/>
            <w:lang w:val="en-US"/>
          </w:rPr>
          <w:t xml:space="preserve">Remove component 10 </w:t>
        </w:r>
        <w:r w:rsidRPr="005D1697">
          <w:rPr>
            <w:rStyle w:val="Hyperlink"/>
            <w:noProof/>
          </w:rPr>
          <w:t xml:space="preserve">in FG 23-1-1 </w:t>
        </w:r>
        <w:r w:rsidRPr="005D1697">
          <w:rPr>
            <w:rStyle w:val="Hyperlink"/>
            <w:noProof/>
            <w:lang w:val="en-US"/>
          </w:rPr>
          <w:t>since this is not related to the Rel-17 TCI framework.</w:t>
        </w:r>
      </w:hyperlink>
    </w:p>
    <w:p w14:paraId="5E39ABA3" w14:textId="597F6A9E"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3" w:history="1">
        <w:r w:rsidRPr="005D1697">
          <w:rPr>
            <w:rStyle w:val="Hyperlink"/>
            <w:rFonts w:cs="Arial"/>
            <w:noProof/>
          </w:rPr>
          <w:t>9.</w:t>
        </w:r>
        <w:r>
          <w:rPr>
            <w:rFonts w:asciiTheme="minorHAnsi" w:eastAsiaTheme="minorEastAsia" w:hAnsiTheme="minorHAnsi" w:cstheme="minorBidi"/>
            <w:b w:val="0"/>
            <w:noProof/>
            <w:sz w:val="22"/>
            <w:szCs w:val="22"/>
            <w:lang w:val="en-US" w:eastAsia="en-US"/>
          </w:rPr>
          <w:tab/>
        </w:r>
        <w:r w:rsidRPr="005D1697">
          <w:rPr>
            <w:rStyle w:val="Hyperlink"/>
            <w:rFonts w:cs="Arial"/>
            <w:noProof/>
            <w:lang w:val="en-US"/>
          </w:rPr>
          <w:t>Support PDSCH-Config which contains a reference to another CC/BWP, in which the PDSCH-Config contains the TCI state list.</w:t>
        </w:r>
      </w:hyperlink>
    </w:p>
    <w:p w14:paraId="657A74AA" w14:textId="4FC559ED"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4" w:history="1">
        <w:r w:rsidRPr="005D1697">
          <w:rPr>
            <w:rStyle w:val="Hyperlink"/>
            <w:noProof/>
          </w:rPr>
          <w:t>Proposal 8</w:t>
        </w:r>
        <w:r>
          <w:rPr>
            <w:rFonts w:asciiTheme="minorHAnsi" w:eastAsiaTheme="minorEastAsia" w:hAnsiTheme="minorHAnsi" w:cstheme="minorBidi"/>
            <w:b w:val="0"/>
            <w:noProof/>
            <w:sz w:val="22"/>
            <w:szCs w:val="22"/>
            <w:lang w:val="en-US" w:eastAsia="en-US"/>
          </w:rPr>
          <w:tab/>
        </w:r>
        <w:r w:rsidRPr="005D1697">
          <w:rPr>
            <w:rStyle w:val="Hyperlink"/>
            <w:noProof/>
          </w:rPr>
          <w:t>FG 23-1-2 includes both inter-cell BM and inter-cell mTRP.</w:t>
        </w:r>
      </w:hyperlink>
    </w:p>
    <w:p w14:paraId="25DA7F8B" w14:textId="66944335"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5" w:history="1">
        <w:r w:rsidRPr="005D1697">
          <w:rPr>
            <w:rStyle w:val="Hyperlink"/>
            <w:noProof/>
          </w:rPr>
          <w:t>Proposal 9</w:t>
        </w:r>
        <w:r>
          <w:rPr>
            <w:rFonts w:asciiTheme="minorHAnsi" w:eastAsiaTheme="minorEastAsia" w:hAnsiTheme="minorHAnsi" w:cstheme="minorBidi"/>
            <w:b w:val="0"/>
            <w:noProof/>
            <w:sz w:val="22"/>
            <w:szCs w:val="22"/>
            <w:lang w:val="en-US" w:eastAsia="en-US"/>
          </w:rPr>
          <w:tab/>
        </w:r>
        <w:r w:rsidRPr="005D1697">
          <w:rPr>
            <w:rStyle w:val="Hyperlink"/>
            <w:noProof/>
          </w:rPr>
          <w:t>There is no need to split FG 23-1-2 into multiple FGs.</w:t>
        </w:r>
      </w:hyperlink>
    </w:p>
    <w:p w14:paraId="4A5BAC8C" w14:textId="0A5122D3"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6" w:history="1">
        <w:r w:rsidRPr="005D1697">
          <w:rPr>
            <w:rStyle w:val="Hyperlink"/>
            <w:noProof/>
            <w:lang w:val="en-US"/>
          </w:rPr>
          <w:t>Proposal 10</w:t>
        </w:r>
        <w:r>
          <w:rPr>
            <w:rFonts w:asciiTheme="minorHAnsi" w:eastAsiaTheme="minorEastAsia" w:hAnsiTheme="minorHAnsi" w:cstheme="minorBidi"/>
            <w:b w:val="0"/>
            <w:noProof/>
            <w:sz w:val="22"/>
            <w:szCs w:val="22"/>
            <w:lang w:val="en-US" w:eastAsia="en-US"/>
          </w:rPr>
          <w:tab/>
        </w:r>
        <w:r w:rsidRPr="005D1697">
          <w:rPr>
            <w:rStyle w:val="Hyperlink"/>
            <w:noProof/>
            <w:lang w:val="en-US"/>
          </w:rPr>
          <w:t xml:space="preserve">Component 2 can be removed </w:t>
        </w:r>
        <w:r w:rsidRPr="005D1697">
          <w:rPr>
            <w:rStyle w:val="Hyperlink"/>
            <w:noProof/>
          </w:rPr>
          <w:t>in FG 23-1-2</w:t>
        </w:r>
        <w:r w:rsidRPr="005D1697">
          <w:rPr>
            <w:rStyle w:val="Hyperlink"/>
            <w:noProof/>
            <w:lang w:val="en-US"/>
          </w:rPr>
          <w:t xml:space="preserve">, since </w:t>
        </w:r>
        <w:r w:rsidRPr="005D1697">
          <w:rPr>
            <w:rStyle w:val="Hyperlink"/>
            <w:i/>
            <w:iCs/>
            <w:noProof/>
          </w:rPr>
          <w:t>maxNumberNonGroupBeamReporting is applicable</w:t>
        </w:r>
        <w:r w:rsidRPr="005D1697">
          <w:rPr>
            <w:rStyle w:val="Hyperlink"/>
            <w:noProof/>
            <w:lang w:val="en-US"/>
          </w:rPr>
          <w:t>.</w:t>
        </w:r>
      </w:hyperlink>
    </w:p>
    <w:p w14:paraId="39F7416A" w14:textId="6F2A7CDE"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7" w:history="1">
        <w:r w:rsidRPr="005D1697">
          <w:rPr>
            <w:rStyle w:val="Hyperlink"/>
            <w:noProof/>
            <w:lang w:val="en-US"/>
          </w:rPr>
          <w:t>Proposal 11</w:t>
        </w:r>
        <w:r>
          <w:rPr>
            <w:rFonts w:asciiTheme="minorHAnsi" w:eastAsiaTheme="minorEastAsia" w:hAnsiTheme="minorHAnsi" w:cstheme="minorBidi"/>
            <w:b w:val="0"/>
            <w:noProof/>
            <w:sz w:val="22"/>
            <w:szCs w:val="22"/>
            <w:lang w:val="en-US" w:eastAsia="en-US"/>
          </w:rPr>
          <w:tab/>
        </w:r>
        <w:r w:rsidRPr="005D1697">
          <w:rPr>
            <w:rStyle w:val="Hyperlink"/>
            <w:noProof/>
            <w:lang w:val="en-US"/>
          </w:rPr>
          <w:t>Component 3</w:t>
        </w:r>
        <w:r w:rsidRPr="005D1697">
          <w:rPr>
            <w:rStyle w:val="Hyperlink"/>
            <w:noProof/>
          </w:rPr>
          <w:t xml:space="preserve"> in FG 23-1-2</w:t>
        </w:r>
        <w:r w:rsidRPr="005D1697">
          <w:rPr>
            <w:rStyle w:val="Hyperlink"/>
            <w:noProof/>
            <w:lang w:val="en-US"/>
          </w:rPr>
          <w:t xml:space="preserve"> is removed since the additional memory required is marginal.</w:t>
        </w:r>
      </w:hyperlink>
    </w:p>
    <w:p w14:paraId="5D954F15" w14:textId="0382A6F1"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8" w:history="1">
        <w:r w:rsidRPr="005D1697">
          <w:rPr>
            <w:rStyle w:val="Hyperlink"/>
            <w:noProof/>
            <w:lang w:val="en-US"/>
          </w:rPr>
          <w:t>Proposal 12</w:t>
        </w:r>
        <w:r>
          <w:rPr>
            <w:rFonts w:asciiTheme="minorHAnsi" w:eastAsiaTheme="minorEastAsia" w:hAnsiTheme="minorHAnsi" w:cstheme="minorBidi"/>
            <w:b w:val="0"/>
            <w:noProof/>
            <w:sz w:val="22"/>
            <w:szCs w:val="22"/>
            <w:lang w:val="en-US" w:eastAsia="en-US"/>
          </w:rPr>
          <w:tab/>
        </w:r>
        <w:r w:rsidRPr="005D1697">
          <w:rPr>
            <w:rStyle w:val="Hyperlink"/>
            <w:noProof/>
            <w:lang w:val="en-US"/>
          </w:rPr>
          <w:t>Component 5</w:t>
        </w:r>
        <w:r w:rsidRPr="005D1697">
          <w:rPr>
            <w:rStyle w:val="Hyperlink"/>
            <w:noProof/>
          </w:rPr>
          <w:t xml:space="preserve"> in FG 23-1-2</w:t>
        </w:r>
        <w:r w:rsidRPr="005D1697">
          <w:rPr>
            <w:rStyle w:val="Hyperlink"/>
            <w:noProof/>
            <w:lang w:val="en-US"/>
          </w:rPr>
          <w:t xml:space="preserve"> is removed, since the additional memory required is marginal.</w:t>
        </w:r>
      </w:hyperlink>
    </w:p>
    <w:p w14:paraId="4407AEB9" w14:textId="4CAFAD2B"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89" w:history="1">
        <w:r w:rsidRPr="005D1697">
          <w:rPr>
            <w:rStyle w:val="Hyperlink"/>
            <w:noProof/>
          </w:rPr>
          <w:t>Proposal 13</w:t>
        </w:r>
        <w:r>
          <w:rPr>
            <w:rFonts w:asciiTheme="minorHAnsi" w:eastAsiaTheme="minorEastAsia" w:hAnsiTheme="minorHAnsi" w:cstheme="minorBidi"/>
            <w:b w:val="0"/>
            <w:noProof/>
            <w:sz w:val="22"/>
            <w:szCs w:val="22"/>
            <w:lang w:val="en-US" w:eastAsia="en-US"/>
          </w:rPr>
          <w:tab/>
        </w:r>
        <w:r w:rsidRPr="005D1697">
          <w:rPr>
            <w:rStyle w:val="Hyperlink"/>
            <w:noProof/>
          </w:rPr>
          <w:t>Remove components 7 and 8 in FG 23-1-2 since they are not related to measurements.</w:t>
        </w:r>
      </w:hyperlink>
    </w:p>
    <w:p w14:paraId="75C6BDBB" w14:textId="4BDBDE2A"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0" w:history="1">
        <w:r w:rsidRPr="005D1697">
          <w:rPr>
            <w:rStyle w:val="Hyperlink"/>
            <w:noProof/>
            <w:lang w:val="en-US"/>
          </w:rPr>
          <w:t>Proposal 14</w:t>
        </w:r>
        <w:r>
          <w:rPr>
            <w:rFonts w:asciiTheme="minorHAnsi" w:eastAsiaTheme="minorEastAsia" w:hAnsiTheme="minorHAnsi" w:cstheme="minorBidi"/>
            <w:b w:val="0"/>
            <w:noProof/>
            <w:sz w:val="22"/>
            <w:szCs w:val="22"/>
            <w:lang w:val="en-US" w:eastAsia="en-US"/>
          </w:rPr>
          <w:tab/>
        </w:r>
        <w:r w:rsidRPr="005D1697">
          <w:rPr>
            <w:rStyle w:val="Hyperlink"/>
            <w:noProof/>
            <w:lang w:val="en-US"/>
          </w:rPr>
          <w:t xml:space="preserve">Remove the brackets and highlighting for component 4 </w:t>
        </w:r>
        <w:r w:rsidRPr="005D1697">
          <w:rPr>
            <w:rStyle w:val="Hyperlink"/>
            <w:noProof/>
          </w:rPr>
          <w:t>in FG 23-1-2</w:t>
        </w:r>
        <w:r w:rsidRPr="005D1697">
          <w:rPr>
            <w:rStyle w:val="Hyperlink"/>
            <w:noProof/>
            <w:lang w:val="en-US"/>
          </w:rPr>
          <w:t>.</w:t>
        </w:r>
      </w:hyperlink>
    </w:p>
    <w:p w14:paraId="6469968F" w14:textId="4F5D54FC"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1" w:history="1">
        <w:r w:rsidRPr="005D1697">
          <w:rPr>
            <w:rStyle w:val="Hyperlink"/>
            <w:noProof/>
          </w:rPr>
          <w:t>Proposal 15</w:t>
        </w:r>
        <w:r>
          <w:rPr>
            <w:rFonts w:asciiTheme="minorHAnsi" w:eastAsiaTheme="minorEastAsia" w:hAnsiTheme="minorHAnsi" w:cstheme="minorBidi"/>
            <w:b w:val="0"/>
            <w:noProof/>
            <w:sz w:val="22"/>
            <w:szCs w:val="22"/>
            <w:lang w:val="en-US" w:eastAsia="en-US"/>
          </w:rPr>
          <w:tab/>
        </w:r>
        <w:r w:rsidRPr="005D1697">
          <w:rPr>
            <w:rStyle w:val="Hyperlink"/>
            <w:noProof/>
          </w:rPr>
          <w:t>Introduce a component “Report all configured SSBs with PCI different from serving cell PCI” in FG 23-1-2</w:t>
        </w:r>
      </w:hyperlink>
    </w:p>
    <w:p w14:paraId="41C1CDE1" w14:textId="61AA950F"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2" w:history="1">
        <w:r w:rsidRPr="005D1697">
          <w:rPr>
            <w:rStyle w:val="Hyperlink"/>
            <w:noProof/>
          </w:rPr>
          <w:t>Proposal 16</w:t>
        </w:r>
        <w:r>
          <w:rPr>
            <w:rFonts w:asciiTheme="minorHAnsi" w:eastAsiaTheme="minorEastAsia" w:hAnsiTheme="minorHAnsi" w:cstheme="minorBidi"/>
            <w:b w:val="0"/>
            <w:noProof/>
            <w:sz w:val="22"/>
            <w:szCs w:val="22"/>
            <w:lang w:val="en-US" w:eastAsia="en-US"/>
          </w:rPr>
          <w:tab/>
        </w:r>
        <w:r w:rsidRPr="005D1697">
          <w:rPr>
            <w:rStyle w:val="Hyperlink"/>
            <w:noProof/>
          </w:rPr>
          <w:t>Remove component 9 in FG 23-1-2 since measurements outside the SMTC window are anyway not supported.</w:t>
        </w:r>
      </w:hyperlink>
    </w:p>
    <w:p w14:paraId="43041A16" w14:textId="7ADA70C7"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3" w:history="1">
        <w:r w:rsidRPr="005D1697">
          <w:rPr>
            <w:rStyle w:val="Hyperlink"/>
            <w:noProof/>
          </w:rPr>
          <w:t>Proposal 17</w:t>
        </w:r>
        <w:r>
          <w:rPr>
            <w:rFonts w:asciiTheme="minorHAnsi" w:eastAsiaTheme="minorEastAsia" w:hAnsiTheme="minorHAnsi" w:cstheme="minorBidi"/>
            <w:b w:val="0"/>
            <w:noProof/>
            <w:sz w:val="22"/>
            <w:szCs w:val="22"/>
            <w:lang w:val="en-US" w:eastAsia="en-US"/>
          </w:rPr>
          <w:tab/>
        </w:r>
        <w:r w:rsidRPr="005D1697">
          <w:rPr>
            <w:rStyle w:val="Hyperlink"/>
            <w:noProof/>
          </w:rPr>
          <w:t>Component 10 and 11 in FG 23-1-2 can be removed since measurements on overlapping SSBs are required.</w:t>
        </w:r>
      </w:hyperlink>
    </w:p>
    <w:p w14:paraId="0F69A6AC" w14:textId="20B8608B"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4" w:history="1">
        <w:r w:rsidRPr="005D1697">
          <w:rPr>
            <w:rStyle w:val="Hyperlink"/>
            <w:noProof/>
            <w:lang w:val="en-US"/>
          </w:rPr>
          <w:t>Proposal 18</w:t>
        </w:r>
        <w:r>
          <w:rPr>
            <w:rFonts w:asciiTheme="minorHAnsi" w:eastAsiaTheme="minorEastAsia" w:hAnsiTheme="minorHAnsi" w:cstheme="minorBidi"/>
            <w:b w:val="0"/>
            <w:noProof/>
            <w:sz w:val="22"/>
            <w:szCs w:val="22"/>
            <w:lang w:val="en-US" w:eastAsia="en-US"/>
          </w:rPr>
          <w:tab/>
        </w:r>
        <w:r w:rsidRPr="005D1697">
          <w:rPr>
            <w:rStyle w:val="Hyperlink"/>
            <w:noProof/>
            <w:lang w:val="en-US"/>
          </w:rPr>
          <w:t xml:space="preserve">Components 12 and 13 </w:t>
        </w:r>
        <w:r w:rsidRPr="005D1697">
          <w:rPr>
            <w:rStyle w:val="Hyperlink"/>
            <w:noProof/>
          </w:rPr>
          <w:t>in FG 23-1-2 can be</w:t>
        </w:r>
        <w:r w:rsidRPr="005D1697">
          <w:rPr>
            <w:rStyle w:val="Hyperlink"/>
            <w:noProof/>
            <w:lang w:val="en-US"/>
          </w:rPr>
          <w:t xml:space="preserve"> removed, since the Rel-16 capabilities are applicable.</w:t>
        </w:r>
      </w:hyperlink>
    </w:p>
    <w:p w14:paraId="632BBE71" w14:textId="5FF3AE4B"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5" w:history="1">
        <w:r w:rsidRPr="005D1697">
          <w:rPr>
            <w:rStyle w:val="Hyperlink"/>
            <w:noProof/>
          </w:rPr>
          <w:t>Proposal 19</w:t>
        </w:r>
        <w:r>
          <w:rPr>
            <w:rFonts w:asciiTheme="minorHAnsi" w:eastAsiaTheme="minorEastAsia" w:hAnsiTheme="minorHAnsi" w:cstheme="minorBidi"/>
            <w:b w:val="0"/>
            <w:noProof/>
            <w:sz w:val="22"/>
            <w:szCs w:val="22"/>
            <w:lang w:val="en-US" w:eastAsia="en-US"/>
          </w:rPr>
          <w:tab/>
        </w:r>
        <w:r w:rsidRPr="005D1697">
          <w:rPr>
            <w:rStyle w:val="Hyperlink"/>
            <w:noProof/>
          </w:rPr>
          <w:t>Separate DL/UL TCI is a separate FG, and joint DL/UL TCI is a prerequisite FG.</w:t>
        </w:r>
      </w:hyperlink>
    </w:p>
    <w:p w14:paraId="2035EA77" w14:textId="15C1F9A4"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6" w:history="1">
        <w:r w:rsidRPr="005D1697">
          <w:rPr>
            <w:rStyle w:val="Hyperlink"/>
            <w:noProof/>
          </w:rPr>
          <w:t>Proposal 20</w:t>
        </w:r>
        <w:r>
          <w:rPr>
            <w:rFonts w:asciiTheme="minorHAnsi" w:eastAsiaTheme="minorEastAsia" w:hAnsiTheme="minorHAnsi" w:cstheme="minorBidi"/>
            <w:b w:val="0"/>
            <w:noProof/>
            <w:sz w:val="22"/>
            <w:szCs w:val="22"/>
            <w:lang w:val="en-US" w:eastAsia="en-US"/>
          </w:rPr>
          <w:tab/>
        </w:r>
        <w:r w:rsidRPr="005D1697">
          <w:rPr>
            <w:rStyle w:val="Hyperlink"/>
            <w:noProof/>
          </w:rPr>
          <w:t>The basic component for ‘separate DL/UL TCI’ would be: “Separate DL/UL TCI update with their components: (configuration mechanism, QCL rules, applicable source and target signals, support for beam misalignment)”</w:t>
        </w:r>
      </w:hyperlink>
    </w:p>
    <w:p w14:paraId="4F70A2E8" w14:textId="13E8B85F"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7" w:history="1">
        <w:r w:rsidRPr="005D1697">
          <w:rPr>
            <w:rStyle w:val="Hyperlink"/>
            <w:noProof/>
          </w:rPr>
          <w:t>Proposal 21</w:t>
        </w:r>
        <w:r>
          <w:rPr>
            <w:rFonts w:asciiTheme="minorHAnsi" w:eastAsiaTheme="minorEastAsia" w:hAnsiTheme="minorHAnsi" w:cstheme="minorBidi"/>
            <w:b w:val="0"/>
            <w:noProof/>
            <w:sz w:val="22"/>
            <w:szCs w:val="22"/>
            <w:lang w:val="en-US" w:eastAsia="en-US"/>
          </w:rPr>
          <w:tab/>
        </w:r>
        <w:r w:rsidRPr="005D1697">
          <w:rPr>
            <w:rStyle w:val="Hyperlink"/>
            <w:noProof/>
          </w:rPr>
          <w:t>A UE that supports separate UL/DL TCI states supports the same number of configured DL TCI states as configured joint TCI states.</w:t>
        </w:r>
      </w:hyperlink>
    </w:p>
    <w:p w14:paraId="2F2689A8" w14:textId="2B8D7786"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8" w:history="1">
        <w:r w:rsidRPr="005D1697">
          <w:rPr>
            <w:rStyle w:val="Hyperlink"/>
            <w:noProof/>
          </w:rPr>
          <w:t>Proposal 22</w:t>
        </w:r>
        <w:r>
          <w:rPr>
            <w:rFonts w:asciiTheme="minorHAnsi" w:eastAsiaTheme="minorEastAsia" w:hAnsiTheme="minorHAnsi" w:cstheme="minorBidi"/>
            <w:b w:val="0"/>
            <w:noProof/>
            <w:sz w:val="22"/>
            <w:szCs w:val="22"/>
            <w:lang w:val="en-US" w:eastAsia="en-US"/>
          </w:rPr>
          <w:tab/>
        </w:r>
        <w:r w:rsidRPr="005D1697">
          <w:rPr>
            <w:rStyle w:val="Hyperlink"/>
            <w:noProof/>
          </w:rPr>
          <w:t>A UE that supports separate UL/DL TCI states reports how many configured UL TCI states it supports in addition to the number of joint/DL TCI states.</w:t>
        </w:r>
      </w:hyperlink>
    </w:p>
    <w:p w14:paraId="747BB0AB" w14:textId="45B1C0FB"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699" w:history="1">
        <w:r w:rsidRPr="005D1697">
          <w:rPr>
            <w:rStyle w:val="Hyperlink"/>
            <w:noProof/>
          </w:rPr>
          <w:t>Proposal 23</w:t>
        </w:r>
        <w:r>
          <w:rPr>
            <w:rFonts w:asciiTheme="minorHAnsi" w:eastAsiaTheme="minorEastAsia" w:hAnsiTheme="minorHAnsi" w:cstheme="minorBidi"/>
            <w:b w:val="0"/>
            <w:noProof/>
            <w:sz w:val="22"/>
            <w:szCs w:val="22"/>
            <w:lang w:val="en-US" w:eastAsia="en-US"/>
          </w:rPr>
          <w:tab/>
        </w:r>
        <w:r w:rsidRPr="005D1697">
          <w:rPr>
            <w:rStyle w:val="Hyperlink"/>
            <w:noProof/>
          </w:rPr>
          <w:t>A UE that supports separate DL/UL TCI states supports the same number of activated DL TCI states as activated joint TCI states.</w:t>
        </w:r>
      </w:hyperlink>
    </w:p>
    <w:p w14:paraId="48358AA1" w14:textId="2B68895B"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0" w:history="1">
        <w:r w:rsidRPr="005D1697">
          <w:rPr>
            <w:rStyle w:val="Hyperlink"/>
            <w:noProof/>
          </w:rPr>
          <w:t>Proposal 24</w:t>
        </w:r>
        <w:r>
          <w:rPr>
            <w:rFonts w:asciiTheme="minorHAnsi" w:eastAsiaTheme="minorEastAsia" w:hAnsiTheme="minorHAnsi" w:cstheme="minorBidi"/>
            <w:b w:val="0"/>
            <w:noProof/>
            <w:sz w:val="22"/>
            <w:szCs w:val="22"/>
            <w:lang w:val="en-US" w:eastAsia="en-US"/>
          </w:rPr>
          <w:tab/>
        </w:r>
        <w:r w:rsidRPr="005D1697">
          <w:rPr>
            <w:rStyle w:val="Hyperlink"/>
            <w:noProof/>
          </w:rPr>
          <w:t>A UE that supports separate DL/UL TCI states reports how many activated UL TCI states it supports in addition to the number of activated joint TCI states.</w:t>
        </w:r>
      </w:hyperlink>
    </w:p>
    <w:p w14:paraId="49141BBA" w14:textId="59977B6F"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1" w:history="1">
        <w:r w:rsidRPr="005D1697">
          <w:rPr>
            <w:rStyle w:val="Hyperlink"/>
            <w:noProof/>
          </w:rPr>
          <w:t>Proposal 25</w:t>
        </w:r>
        <w:r>
          <w:rPr>
            <w:rFonts w:asciiTheme="minorHAnsi" w:eastAsiaTheme="minorEastAsia" w:hAnsiTheme="minorHAnsi" w:cstheme="minorBidi"/>
            <w:b w:val="0"/>
            <w:noProof/>
            <w:sz w:val="22"/>
            <w:szCs w:val="22"/>
            <w:lang w:val="en-US" w:eastAsia="en-US"/>
          </w:rPr>
          <w:tab/>
        </w:r>
        <w:r w:rsidRPr="005D1697">
          <w:rPr>
            <w:rStyle w:val="Hyperlink"/>
            <w:noProof/>
          </w:rPr>
          <w:t>Introduce components for the maximum number of TCI states per BWP and across all CCs.</w:t>
        </w:r>
      </w:hyperlink>
    </w:p>
    <w:p w14:paraId="23789539" w14:textId="4B6AD3D7"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2" w:history="1">
        <w:r w:rsidRPr="005D1697">
          <w:rPr>
            <w:rStyle w:val="Hyperlink"/>
            <w:noProof/>
            <w:lang w:val="en-US"/>
          </w:rPr>
          <w:t>Proposal 26</w:t>
        </w:r>
        <w:r>
          <w:rPr>
            <w:rFonts w:asciiTheme="minorHAnsi" w:eastAsiaTheme="minorEastAsia" w:hAnsiTheme="minorHAnsi" w:cstheme="minorBidi"/>
            <w:b w:val="0"/>
            <w:noProof/>
            <w:sz w:val="22"/>
            <w:szCs w:val="22"/>
            <w:lang w:val="en-US" w:eastAsia="en-US"/>
          </w:rPr>
          <w:tab/>
        </w:r>
        <w:r w:rsidRPr="005D1697">
          <w:rPr>
            <w:rStyle w:val="Hyperlink"/>
            <w:noProof/>
            <w:lang w:val="en-US"/>
          </w:rPr>
          <w:t>The candidate values for the maximum number of candidate RSs are (8,16,32,64)</w:t>
        </w:r>
      </w:hyperlink>
    </w:p>
    <w:p w14:paraId="64017FB3" w14:textId="2AF10248"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3" w:history="1">
        <w:r w:rsidRPr="005D1697">
          <w:rPr>
            <w:rStyle w:val="Hyperlink"/>
            <w:noProof/>
            <w:lang w:val="en-US"/>
          </w:rPr>
          <w:t>Proposal 27</w:t>
        </w:r>
        <w:r>
          <w:rPr>
            <w:rFonts w:asciiTheme="minorHAnsi" w:eastAsiaTheme="minorEastAsia" w:hAnsiTheme="minorHAnsi" w:cstheme="minorBidi"/>
            <w:b w:val="0"/>
            <w:noProof/>
            <w:sz w:val="22"/>
            <w:szCs w:val="22"/>
            <w:lang w:val="en-US" w:eastAsia="en-US"/>
          </w:rPr>
          <w:tab/>
        </w:r>
        <w:r w:rsidRPr="005D1697">
          <w:rPr>
            <w:rStyle w:val="Hyperlink"/>
            <w:noProof/>
            <w:lang w:val="en-US"/>
          </w:rPr>
          <w:t>FG 23-1-3 is defined per band.</w:t>
        </w:r>
      </w:hyperlink>
    </w:p>
    <w:p w14:paraId="288CE79F" w14:textId="13F2C7E3"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4" w:history="1">
        <w:r w:rsidRPr="005D1697">
          <w:rPr>
            <w:rStyle w:val="Hyperlink"/>
            <w:noProof/>
          </w:rPr>
          <w:t>Proposal 28</w:t>
        </w:r>
        <w:r>
          <w:rPr>
            <w:rFonts w:asciiTheme="minorHAnsi" w:eastAsiaTheme="minorEastAsia" w:hAnsiTheme="minorHAnsi" w:cstheme="minorBidi"/>
            <w:b w:val="0"/>
            <w:noProof/>
            <w:sz w:val="22"/>
            <w:szCs w:val="22"/>
            <w:lang w:val="en-US" w:eastAsia="en-US"/>
          </w:rPr>
          <w:tab/>
        </w:r>
        <w:r w:rsidRPr="005D1697">
          <w:rPr>
            <w:rStyle w:val="Hyperlink"/>
            <w:noProof/>
          </w:rPr>
          <w:t>Remove Components 3 from FG 23-3-1.</w:t>
        </w:r>
      </w:hyperlink>
    </w:p>
    <w:p w14:paraId="409E8053" w14:textId="4BB41403"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5" w:history="1">
        <w:r w:rsidRPr="005D1697">
          <w:rPr>
            <w:rStyle w:val="Hyperlink"/>
            <w:noProof/>
          </w:rPr>
          <w:t>Proposal 29</w:t>
        </w:r>
        <w:r>
          <w:rPr>
            <w:rFonts w:asciiTheme="minorHAnsi" w:eastAsiaTheme="minorEastAsia" w:hAnsiTheme="minorHAnsi" w:cstheme="minorBidi"/>
            <w:b w:val="0"/>
            <w:noProof/>
            <w:sz w:val="22"/>
            <w:szCs w:val="22"/>
            <w:lang w:val="en-US" w:eastAsia="en-US"/>
          </w:rPr>
          <w:tab/>
        </w:r>
        <w:r w:rsidRPr="005D1697">
          <w:rPr>
            <w:rStyle w:val="Hyperlink"/>
            <w:noProof/>
          </w:rPr>
          <w:t>Split FG 23-3-1 into two feature groups, one for CB-based PUSCH and the other for non-CB based PUSCH.</w:t>
        </w:r>
      </w:hyperlink>
    </w:p>
    <w:p w14:paraId="1BADC785" w14:textId="3996F390"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6" w:history="1">
        <w:r w:rsidRPr="005D1697">
          <w:rPr>
            <w:rStyle w:val="Hyperlink"/>
            <w:noProof/>
          </w:rPr>
          <w:t>Proposal 30</w:t>
        </w:r>
        <w:r>
          <w:rPr>
            <w:rFonts w:asciiTheme="minorHAnsi" w:eastAsiaTheme="minorEastAsia" w:hAnsiTheme="minorHAnsi" w:cstheme="minorBidi"/>
            <w:b w:val="0"/>
            <w:noProof/>
            <w:sz w:val="22"/>
            <w:szCs w:val="22"/>
            <w:lang w:val="en-US" w:eastAsia="en-US"/>
          </w:rPr>
          <w:tab/>
        </w:r>
        <w:r w:rsidRPr="005D1697">
          <w:rPr>
            <w:rStyle w:val="Hyperlink"/>
            <w:noProof/>
          </w:rPr>
          <w:t>Split FG 23-3-1-1 into two feature groups, one for CB-based PUSCH and the other for non-CB based PUSCH.</w:t>
        </w:r>
      </w:hyperlink>
    </w:p>
    <w:p w14:paraId="74CC0B36" w14:textId="066786C7"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7" w:history="1">
        <w:r w:rsidRPr="005D1697">
          <w:rPr>
            <w:rStyle w:val="Hyperlink"/>
            <w:noProof/>
          </w:rPr>
          <w:t>Proposal 31</w:t>
        </w:r>
        <w:r>
          <w:rPr>
            <w:rFonts w:asciiTheme="minorHAnsi" w:eastAsiaTheme="minorEastAsia" w:hAnsiTheme="minorHAnsi" w:cstheme="minorBidi"/>
            <w:b w:val="0"/>
            <w:noProof/>
            <w:sz w:val="22"/>
            <w:szCs w:val="22"/>
            <w:lang w:val="en-US" w:eastAsia="en-US"/>
          </w:rPr>
          <w:tab/>
        </w:r>
        <w:r w:rsidRPr="005D1697">
          <w:rPr>
            <w:rStyle w:val="Hyperlink"/>
            <w:noProof/>
          </w:rPr>
          <w:t>Adopt revised formulation proposed in Section 2.2.2 of this contribution for components 3 and 4 of FG 23-4.</w:t>
        </w:r>
      </w:hyperlink>
    </w:p>
    <w:p w14:paraId="52D704E9" w14:textId="39B0514E"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8" w:history="1">
        <w:r w:rsidRPr="005D1697">
          <w:rPr>
            <w:rStyle w:val="Hyperlink"/>
            <w:noProof/>
          </w:rPr>
          <w:t>Proposal 32</w:t>
        </w:r>
        <w:r>
          <w:rPr>
            <w:rFonts w:asciiTheme="minorHAnsi" w:eastAsiaTheme="minorEastAsia" w:hAnsiTheme="minorHAnsi" w:cstheme="minorBidi"/>
            <w:b w:val="0"/>
            <w:noProof/>
            <w:sz w:val="22"/>
            <w:szCs w:val="22"/>
            <w:lang w:val="en-US" w:eastAsia="en-US"/>
          </w:rPr>
          <w:tab/>
        </w:r>
        <w:r w:rsidRPr="005D1697">
          <w:rPr>
            <w:rStyle w:val="Hyperlink"/>
            <w:noProof/>
          </w:rPr>
          <w:t>Add FG16-2a as prerequisite feature group for FG 23-4.</w:t>
        </w:r>
      </w:hyperlink>
    </w:p>
    <w:p w14:paraId="1DE446DF" w14:textId="7F207AB9"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09" w:history="1">
        <w:r w:rsidRPr="005D1697">
          <w:rPr>
            <w:rStyle w:val="Hyperlink"/>
            <w:noProof/>
          </w:rPr>
          <w:t>Proposal 33</w:t>
        </w:r>
        <w:r>
          <w:rPr>
            <w:rFonts w:asciiTheme="minorHAnsi" w:eastAsiaTheme="minorEastAsia" w:hAnsiTheme="minorHAnsi" w:cstheme="minorBidi"/>
            <w:b w:val="0"/>
            <w:noProof/>
            <w:sz w:val="22"/>
            <w:szCs w:val="22"/>
            <w:lang w:val="en-US" w:eastAsia="en-US"/>
          </w:rPr>
          <w:tab/>
        </w:r>
        <w:r w:rsidRPr="005D1697">
          <w:rPr>
            <w:rStyle w:val="Hyperlink"/>
            <w:noProof/>
          </w:rPr>
          <w:t>Remove Components 2 and 5 from FG 23-5-1.</w:t>
        </w:r>
      </w:hyperlink>
    </w:p>
    <w:p w14:paraId="597FA5E3" w14:textId="51CAB11A"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10" w:history="1">
        <w:r w:rsidRPr="005D1697">
          <w:rPr>
            <w:rStyle w:val="Hyperlink"/>
            <w:noProof/>
          </w:rPr>
          <w:t>Proposal 34</w:t>
        </w:r>
        <w:r>
          <w:rPr>
            <w:rFonts w:asciiTheme="minorHAnsi" w:eastAsiaTheme="minorEastAsia" w:hAnsiTheme="minorHAnsi" w:cstheme="minorBidi"/>
            <w:b w:val="0"/>
            <w:noProof/>
            <w:sz w:val="22"/>
            <w:szCs w:val="22"/>
            <w:lang w:val="en-US" w:eastAsia="en-US"/>
          </w:rPr>
          <w:tab/>
        </w:r>
        <w:r w:rsidRPr="005D1697">
          <w:rPr>
            <w:rStyle w:val="Hyperlink"/>
            <w:noProof/>
          </w:rPr>
          <w:t>Remove Components 2 from FG 23-5-1.</w:t>
        </w:r>
      </w:hyperlink>
    </w:p>
    <w:p w14:paraId="110BDD3E" w14:textId="59C62DC4"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11" w:history="1">
        <w:r w:rsidRPr="005D1697">
          <w:rPr>
            <w:rStyle w:val="Hyperlink"/>
            <w:noProof/>
          </w:rPr>
          <w:t>Proposal 35</w:t>
        </w:r>
        <w:r>
          <w:rPr>
            <w:rFonts w:asciiTheme="minorHAnsi" w:eastAsiaTheme="minorEastAsia" w:hAnsiTheme="minorHAnsi" w:cstheme="minorBidi"/>
            <w:b w:val="0"/>
            <w:noProof/>
            <w:sz w:val="22"/>
            <w:szCs w:val="22"/>
            <w:lang w:val="en-US" w:eastAsia="en-US"/>
          </w:rPr>
          <w:tab/>
        </w:r>
        <w:r w:rsidRPr="005D1697">
          <w:rPr>
            <w:rStyle w:val="Hyperlink"/>
            <w:noProof/>
          </w:rPr>
          <w:t>Adopt the above proposal as the starting discussion point for basic HST-SFN UE feature.</w:t>
        </w:r>
      </w:hyperlink>
    </w:p>
    <w:p w14:paraId="0F335CF5" w14:textId="1EAA4AC8"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12" w:history="1">
        <w:r w:rsidRPr="005D1697">
          <w:rPr>
            <w:rStyle w:val="Hyperlink"/>
            <w:noProof/>
            <w:lang w:val="en-US"/>
          </w:rPr>
          <w:t>Proposal 36</w:t>
        </w:r>
        <w:r>
          <w:rPr>
            <w:rFonts w:asciiTheme="minorHAnsi" w:eastAsiaTheme="minorEastAsia" w:hAnsiTheme="minorHAnsi" w:cstheme="minorBidi"/>
            <w:b w:val="0"/>
            <w:noProof/>
            <w:sz w:val="22"/>
            <w:szCs w:val="22"/>
            <w:lang w:val="en-US" w:eastAsia="en-US"/>
          </w:rPr>
          <w:tab/>
        </w:r>
        <w:r w:rsidRPr="005D1697">
          <w:rPr>
            <w:rStyle w:val="Hyperlink"/>
            <w:noProof/>
            <w:lang w:val="en-US"/>
          </w:rPr>
          <w:t>For 23-6-2, the type for the feature groups shall be per UE with FR1-FR2 DIFF set to “Yes”.</w:t>
        </w:r>
      </w:hyperlink>
    </w:p>
    <w:p w14:paraId="4081D6C8" w14:textId="514B21B4"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13" w:history="1">
        <w:r w:rsidRPr="005D1697">
          <w:rPr>
            <w:rStyle w:val="Hyperlink"/>
            <w:noProof/>
          </w:rPr>
          <w:t>Proposal 37</w:t>
        </w:r>
        <w:r>
          <w:rPr>
            <w:rFonts w:asciiTheme="minorHAnsi" w:eastAsiaTheme="minorEastAsia" w:hAnsiTheme="minorHAnsi" w:cstheme="minorBidi"/>
            <w:b w:val="0"/>
            <w:noProof/>
            <w:sz w:val="22"/>
            <w:szCs w:val="22"/>
            <w:lang w:val="en-US" w:eastAsia="en-US"/>
          </w:rPr>
          <w:tab/>
        </w:r>
        <w:r w:rsidRPr="005D1697">
          <w:rPr>
            <w:rStyle w:val="Hyperlink"/>
            <w:noProof/>
          </w:rPr>
          <w:t>Add a new feature group in 23-6-x for supporting SFN scheme A PDCCH and single-TRP PDSCH.</w:t>
        </w:r>
      </w:hyperlink>
    </w:p>
    <w:p w14:paraId="50197DD6" w14:textId="4E6F7FA1"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14" w:history="1">
        <w:r w:rsidRPr="005D1697">
          <w:rPr>
            <w:rStyle w:val="Hyperlink"/>
            <w:noProof/>
          </w:rPr>
          <w:t>Proposal 38</w:t>
        </w:r>
        <w:r>
          <w:rPr>
            <w:rFonts w:asciiTheme="minorHAnsi" w:eastAsiaTheme="minorEastAsia" w:hAnsiTheme="minorHAnsi" w:cstheme="minorBidi"/>
            <w:b w:val="0"/>
            <w:noProof/>
            <w:sz w:val="22"/>
            <w:szCs w:val="22"/>
            <w:lang w:val="en-US" w:eastAsia="en-US"/>
          </w:rPr>
          <w:tab/>
        </w:r>
        <w:r w:rsidRPr="005D1697">
          <w:rPr>
            <w:rStyle w:val="Hyperlink"/>
            <w:noProof/>
          </w:rPr>
          <w:t>For maximum number of CSI-RS ports per NZP CSI-RS resource, support 32 as a candidate value.</w:t>
        </w:r>
      </w:hyperlink>
    </w:p>
    <w:p w14:paraId="7CFD6A02" w14:textId="1AF21CB3" w:rsidR="00E30253" w:rsidRDefault="00E30253">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5752715" w:history="1">
        <w:r w:rsidRPr="005D1697">
          <w:rPr>
            <w:rStyle w:val="Hyperlink"/>
            <w:noProof/>
          </w:rPr>
          <w:t>Proposal 39</w:t>
        </w:r>
        <w:r>
          <w:rPr>
            <w:rFonts w:asciiTheme="minorHAnsi" w:eastAsiaTheme="minorEastAsia" w:hAnsiTheme="minorHAnsi" w:cstheme="minorBidi"/>
            <w:b w:val="0"/>
            <w:noProof/>
            <w:sz w:val="22"/>
            <w:szCs w:val="22"/>
            <w:lang w:val="en-US" w:eastAsia="en-US"/>
          </w:rPr>
          <w:tab/>
        </w:r>
        <w:r w:rsidRPr="005D1697">
          <w:rPr>
            <w:rStyle w:val="Hyperlink"/>
            <w:noProof/>
          </w:rPr>
          <w:t>Add a new UE feature group FG 23-8-9 to capture the UE optional agreement on aperiodic SRS for 2 and 4 RX UEs. Use per band signalling.</w:t>
        </w:r>
      </w:hyperlink>
    </w:p>
    <w:p w14:paraId="0596EFFD" w14:textId="20D8C4D1" w:rsidR="00C01F33" w:rsidRPr="00D44FB3" w:rsidRDefault="006E1C82" w:rsidP="00D44FB3">
      <w:pPr>
        <w:pStyle w:val="BodyText"/>
        <w:rPr>
          <w:b/>
          <w:bCs/>
        </w:rPr>
      </w:pPr>
      <w:r>
        <w:rPr>
          <w:b/>
          <w:bCs/>
          <w:lang w:val="en-US"/>
        </w:rPr>
        <w:fldChar w:fldCharType="end"/>
      </w:r>
    </w:p>
    <w:p w14:paraId="38D74B0D" w14:textId="0025A802" w:rsidR="00DC643D" w:rsidRDefault="00F507D1" w:rsidP="00FF37F1">
      <w:pPr>
        <w:pStyle w:val="Heading1"/>
      </w:pPr>
      <w:bookmarkStart w:id="48" w:name="_In-sequence_SDU_delivery"/>
      <w:bookmarkEnd w:id="48"/>
      <w:r w:rsidRPr="00CE0424">
        <w:t>References</w:t>
      </w:r>
      <w:bookmarkStart w:id="49" w:name="_Ref174151459"/>
      <w:bookmarkStart w:id="50" w:name="_Ref189809556"/>
    </w:p>
    <w:p w14:paraId="376700A9" w14:textId="764CA260" w:rsidR="007F5AB8" w:rsidRDefault="007F5AB8" w:rsidP="007F5AB8">
      <w:pPr>
        <w:pStyle w:val="Reference"/>
      </w:pPr>
      <w:bookmarkStart w:id="51" w:name="_Ref92208577"/>
      <w:r>
        <w:t>R1-2</w:t>
      </w:r>
      <w:r w:rsidR="00FF37F1">
        <w:t>200780</w:t>
      </w:r>
      <w:r>
        <w:t xml:space="preserve">, </w:t>
      </w:r>
      <w:r w:rsidR="00FF37F1" w:rsidRPr="00FF37F1">
        <w:t>Updated RAN1 UE features list for Rel-17 NR after RAN1 #107bis-e</w:t>
      </w:r>
      <w:r>
        <w:t>, Moderators (AT&amp;T, NTT DOCOMO, INC.)</w:t>
      </w:r>
      <w:bookmarkEnd w:id="51"/>
    </w:p>
    <w:p w14:paraId="74FE3D13" w14:textId="6EF2C615" w:rsidR="003D4FEC" w:rsidRDefault="003D4FEC" w:rsidP="007F5AB8">
      <w:pPr>
        <w:pStyle w:val="Reference"/>
      </w:pPr>
      <w:bookmarkStart w:id="52" w:name="_Ref95219012"/>
      <w:r>
        <w:t xml:space="preserve">R2-2202000, </w:t>
      </w:r>
      <w:r w:rsidR="00457080">
        <w:fldChar w:fldCharType="begin"/>
      </w:r>
      <w:r w:rsidR="00457080">
        <w:instrText xml:space="preserve"> DOCPROPERTY  CrTitle  \* MERGEFORMAT </w:instrText>
      </w:r>
      <w:r w:rsidR="00457080">
        <w:fldChar w:fldCharType="separate"/>
      </w:r>
      <w:r w:rsidR="00940F16">
        <w:rPr>
          <w:b/>
          <w:bCs/>
          <w:lang w:val="en-US"/>
        </w:rPr>
        <w:t>Error! Unknown document property name.</w:t>
      </w:r>
      <w:r w:rsidR="00457080">
        <w:fldChar w:fldCharType="end"/>
      </w:r>
      <w:r w:rsidR="004573A6">
        <w:t>, Ericsson, January 2022</w:t>
      </w:r>
      <w:bookmarkEnd w:id="52"/>
    </w:p>
    <w:p w14:paraId="51796E3B" w14:textId="77777777" w:rsidR="00D67124" w:rsidRDefault="00D67124" w:rsidP="008F7D5C">
      <w:pPr>
        <w:pStyle w:val="Reference"/>
        <w:numPr>
          <w:ilvl w:val="0"/>
          <w:numId w:val="0"/>
        </w:numPr>
      </w:pPr>
    </w:p>
    <w:p w14:paraId="73601155" w14:textId="5C4FA3D2" w:rsidR="003D4FEC" w:rsidRDefault="003D4FEC" w:rsidP="008F7D5C">
      <w:pPr>
        <w:pStyle w:val="Reference"/>
        <w:numPr>
          <w:ilvl w:val="0"/>
          <w:numId w:val="0"/>
        </w:numPr>
        <w:sectPr w:rsidR="003D4FEC" w:rsidSect="00D67124">
          <w:footnotePr>
            <w:numRestart w:val="eachSect"/>
          </w:footnotePr>
          <w:pgSz w:w="11906" w:h="16838" w:code="9"/>
          <w:pgMar w:top="1134" w:right="1134" w:bottom="1418" w:left="1134" w:header="680" w:footer="567" w:gutter="0"/>
          <w:cols w:space="720"/>
          <w:docGrid w:linePitch="272"/>
        </w:sectPr>
      </w:pPr>
    </w:p>
    <w:bookmarkEnd w:id="49"/>
    <w:bookmarkEnd w:id="50"/>
    <w:p w14:paraId="5ED1C3F2" w14:textId="7DE1DB41" w:rsidR="00A458F0" w:rsidRDefault="00A458F0">
      <w:pPr>
        <w:overflowPunct/>
        <w:autoSpaceDE/>
        <w:autoSpaceDN/>
        <w:adjustRightInd/>
        <w:spacing w:after="0"/>
        <w:textAlignment w:val="auto"/>
        <w:rPr>
          <w:rFonts w:ascii="Arial" w:hAnsi="Arial"/>
          <w:lang w:eastAsia="zh-CN"/>
        </w:rPr>
      </w:pPr>
      <w:r>
        <w:br w:type="page"/>
      </w:r>
    </w:p>
    <w:p w14:paraId="57A45AFA" w14:textId="77777777" w:rsidR="00D67124" w:rsidRDefault="00D67124" w:rsidP="00A458F0">
      <w:pPr>
        <w:pStyle w:val="Heading1"/>
        <w:sectPr w:rsidR="00D67124" w:rsidSect="00EE28A4">
          <w:footnotePr>
            <w:numRestart w:val="eachSect"/>
          </w:footnotePr>
          <w:pgSz w:w="23811" w:h="16838"/>
          <w:pgMar w:top="1134" w:right="1134" w:bottom="1134" w:left="1418" w:header="680" w:footer="567" w:gutter="0"/>
          <w:cols w:space="720"/>
          <w:docGrid w:linePitch="272"/>
        </w:sectPr>
      </w:pPr>
    </w:p>
    <w:p w14:paraId="02E8AE4C" w14:textId="6BF10879" w:rsidR="00AB2C12" w:rsidRPr="00FF37F1" w:rsidRDefault="00A458F0" w:rsidP="00FF37F1">
      <w:pPr>
        <w:pStyle w:val="Heading1"/>
      </w:pPr>
      <w:r>
        <w:t>Appendix</w:t>
      </w:r>
    </w:p>
    <w:p w14:paraId="1F2F0A3B" w14:textId="0F1CAA43" w:rsidR="00A02FC8" w:rsidRDefault="00A02FC8" w:rsidP="00C42056">
      <w:pPr>
        <w:pStyle w:val="Heading2"/>
      </w:pPr>
      <w:r w:rsidRPr="00A94247">
        <w:t>Agreement from RAN10</w:t>
      </w:r>
      <w:r w:rsidR="00FF37F1">
        <w:t>7</w:t>
      </w:r>
      <w:r w:rsidRPr="00A94247">
        <w:t>bis-e meeting</w:t>
      </w:r>
      <w:r w:rsidR="00FF37F1">
        <w:t xml:space="preserve"> </w:t>
      </w:r>
      <w:r w:rsidR="00FF37F1">
        <w:fldChar w:fldCharType="begin"/>
      </w:r>
      <w:r w:rsidR="00FF37F1">
        <w:instrText xml:space="preserve"> REF _Ref92208577 \r \h </w:instrText>
      </w:r>
      <w:r w:rsidR="00FF37F1">
        <w:fldChar w:fldCharType="separate"/>
      </w:r>
      <w:r w:rsidR="00943FB9">
        <w:t>[1]</w:t>
      </w:r>
      <w:r w:rsidR="00FF37F1">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990"/>
        <w:gridCol w:w="1278"/>
        <w:gridCol w:w="1276"/>
        <w:gridCol w:w="992"/>
        <w:gridCol w:w="993"/>
        <w:gridCol w:w="989"/>
        <w:gridCol w:w="2696"/>
        <w:gridCol w:w="1276"/>
      </w:tblGrid>
      <w:tr w:rsidR="00FF37F1" w:rsidRPr="007B5FB0" w14:paraId="14C887E0" w14:textId="77777777" w:rsidTr="00112E85">
        <w:trPr>
          <w:trHeight w:val="20"/>
        </w:trPr>
        <w:tc>
          <w:tcPr>
            <w:tcW w:w="1130" w:type="dxa"/>
            <w:tcBorders>
              <w:top w:val="single" w:sz="4" w:space="0" w:color="auto"/>
              <w:left w:val="single" w:sz="4" w:space="0" w:color="auto"/>
              <w:bottom w:val="single" w:sz="4" w:space="0" w:color="auto"/>
              <w:right w:val="single" w:sz="4" w:space="0" w:color="auto"/>
            </w:tcBorders>
            <w:hideMark/>
          </w:tcPr>
          <w:p w14:paraId="7C7FC1E7"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C3EB008"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BF3F927"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AA0343"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A4C2717"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68459AD"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for the gNB to know if the feature is supported</w:t>
            </w:r>
          </w:p>
        </w:tc>
        <w:tc>
          <w:tcPr>
            <w:tcW w:w="990" w:type="dxa"/>
            <w:tcBorders>
              <w:top w:val="single" w:sz="4" w:space="0" w:color="auto"/>
              <w:left w:val="single" w:sz="4" w:space="0" w:color="auto"/>
              <w:bottom w:val="single" w:sz="4" w:space="0" w:color="auto"/>
              <w:right w:val="single" w:sz="4" w:space="0" w:color="auto"/>
            </w:tcBorders>
            <w:hideMark/>
          </w:tcPr>
          <w:p w14:paraId="3E70FDCA" w14:textId="4E153883"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eastAsia="Gulim" w:hAnsiTheme="majorHAnsi" w:cstheme="majorHAnsi"/>
                <w:color w:val="000000" w:themeColor="text1"/>
                <w:szCs w:val="18"/>
              </w:rPr>
              <w:t xml:space="preserve">Applicable to </w:t>
            </w:r>
            <w:r w:rsidRPr="007B5FB0">
              <w:rPr>
                <w:rFonts w:asciiTheme="majorHAnsi" w:hAnsiTheme="majorHAnsi" w:cstheme="majorHAnsi"/>
                <w:color w:val="000000" w:themeColor="text1"/>
                <w:szCs w:val="18"/>
              </w:rPr>
              <w:t xml:space="preserve">the capability signalling exchange between UEs </w:t>
            </w:r>
          </w:p>
        </w:tc>
        <w:tc>
          <w:tcPr>
            <w:tcW w:w="1278" w:type="dxa"/>
            <w:tcBorders>
              <w:top w:val="single" w:sz="4" w:space="0" w:color="auto"/>
              <w:left w:val="single" w:sz="4" w:space="0" w:color="auto"/>
              <w:bottom w:val="single" w:sz="4" w:space="0" w:color="auto"/>
              <w:right w:val="single" w:sz="4" w:space="0" w:color="auto"/>
            </w:tcBorders>
            <w:hideMark/>
          </w:tcPr>
          <w:p w14:paraId="0FC51437" w14:textId="77777777" w:rsidR="00FF37F1" w:rsidRPr="007B5FB0" w:rsidRDefault="00FF37F1" w:rsidP="00F632F5">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6A52FB1" w14:textId="77777777" w:rsidR="00FF37F1" w:rsidRPr="007B5FB0" w:rsidRDefault="00FF37F1" w:rsidP="00F632F5">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Type</w:t>
            </w:r>
          </w:p>
          <w:p w14:paraId="5A234522" w14:textId="1F25C858" w:rsidR="00FF37F1" w:rsidRPr="007B5FB0" w:rsidRDefault="00FF37F1" w:rsidP="00F632F5">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6200D29"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6A58F45"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8763ECD"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B543E86"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9EF84DB" w14:textId="77777777" w:rsidR="00FF37F1" w:rsidRPr="007B5FB0" w:rsidRDefault="00FF37F1" w:rsidP="00F632F5">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Mandatory/Optional</w:t>
            </w:r>
          </w:p>
        </w:tc>
      </w:tr>
      <w:tr w:rsidR="00FF37F1" w:rsidRPr="00B24F5E" w14:paraId="76AA8519" w14:textId="77777777" w:rsidTr="00112E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114655" w14:textId="77777777" w:rsidR="00FF37F1" w:rsidRPr="00B24F5E" w:rsidRDefault="00FF37F1" w:rsidP="00F632F5">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C4204A" w14:textId="77777777" w:rsidR="00FF37F1" w:rsidRPr="00B24F5E" w:rsidRDefault="00FF37F1" w:rsidP="00F632F5">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7A900" w14:textId="77777777" w:rsidR="00FF37F1" w:rsidRPr="00B24F5E" w:rsidRDefault="00FF37F1" w:rsidP="00F632F5">
            <w:pPr>
              <w:pStyle w:val="TAL"/>
              <w:rPr>
                <w:rFonts w:asciiTheme="majorHAnsi" w:hAnsiTheme="majorHAnsi" w:cstheme="majorHAnsi"/>
                <w:color w:val="000000" w:themeColor="text1"/>
                <w:szCs w:val="18"/>
                <w:lang w:eastAsia="zh-CN"/>
              </w:rPr>
            </w:pPr>
            <w:r w:rsidRPr="00B24F5E">
              <w:rPr>
                <w:rFonts w:asciiTheme="majorHAnsi" w:hAnsiTheme="majorHAnsi" w:cstheme="majorHAnsi"/>
                <w:color w:val="000000" w:themeColor="text1"/>
                <w:szCs w:val="18"/>
                <w:lang w:eastAsia="zh-CN"/>
              </w:rPr>
              <w:t xml:space="preserve">Unified TCI </w:t>
            </w:r>
            <w:r w:rsidRPr="00B24F5E">
              <w:rPr>
                <w:rFonts w:asciiTheme="majorHAnsi" w:hAnsiTheme="majorHAnsi" w:cstheme="majorHAnsi"/>
                <w:color w:val="000000" w:themeColor="text1"/>
                <w:szCs w:val="18"/>
                <w:highlight w:val="yellow"/>
                <w:lang w:eastAsia="zh-CN"/>
              </w:rPr>
              <w:t>[with joint DL/UL TCI update]</w:t>
            </w:r>
            <w:r w:rsidRPr="00B24F5E">
              <w:rPr>
                <w:rFonts w:asciiTheme="majorHAnsi" w:hAnsiTheme="majorHAnsi" w:cstheme="majorHAnsi"/>
                <w:color w:val="000000" w:themeColor="text1"/>
                <w:szCs w:val="18"/>
                <w:lang w:eastAsia="zh-CN"/>
              </w:rPr>
              <w:t xml:space="preserve"> for intra- </w:t>
            </w:r>
            <w:r w:rsidRPr="00B24F5E">
              <w:rPr>
                <w:rFonts w:asciiTheme="majorHAnsi" w:hAnsiTheme="majorHAnsi" w:cstheme="majorHAnsi"/>
                <w:color w:val="000000" w:themeColor="text1"/>
                <w:szCs w:val="18"/>
                <w:highlight w:val="yellow"/>
                <w:lang w:eastAsia="zh-CN"/>
              </w:rPr>
              <w:t>[and inter-cell]</w:t>
            </w:r>
            <w:r w:rsidRPr="00B24F5E">
              <w:rPr>
                <w:rFonts w:asciiTheme="majorHAnsi"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55A793" w14:textId="481BDC11" w:rsidR="00FF37F1" w:rsidRDefault="00FF37F1" w:rsidP="009E7FD6">
            <w:pPr>
              <w:pStyle w:val="ListParagraph"/>
              <w:numPr>
                <w:ilvl w:val="0"/>
                <w:numId w:val="46"/>
              </w:numPr>
              <w:overflowPunct/>
              <w:autoSpaceDE/>
              <w:autoSpaceDN/>
              <w:adjustRightInd/>
              <w:snapToGrid w:val="0"/>
              <w:ind w:left="357" w:hanging="357"/>
              <w:contextualSpacing/>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Joint DL/UL TCI update with their components: (configuration mechanism, QCL rules, applicable source and target signals)</w:t>
            </w:r>
          </w:p>
          <w:p w14:paraId="6FD66364" w14:textId="77777777" w:rsidR="0022628E" w:rsidRPr="0022628E" w:rsidRDefault="0022628E" w:rsidP="0022628E">
            <w:pPr>
              <w:pStyle w:val="ListParagraph"/>
              <w:overflowPunct/>
              <w:autoSpaceDE/>
              <w:autoSpaceDN/>
              <w:adjustRightInd/>
              <w:snapToGrid w:val="0"/>
              <w:ind w:left="357"/>
              <w:contextualSpacing/>
              <w:jc w:val="both"/>
              <w:textAlignment w:val="auto"/>
              <w:rPr>
                <w:rFonts w:asciiTheme="majorHAnsi" w:hAnsiTheme="majorHAnsi" w:cstheme="majorHAnsi"/>
                <w:color w:val="000000" w:themeColor="text1"/>
                <w:sz w:val="18"/>
                <w:szCs w:val="18"/>
              </w:rPr>
            </w:pPr>
          </w:p>
          <w:p w14:paraId="470A82CD" w14:textId="77777777" w:rsidR="00FF37F1" w:rsidRPr="00B24F5E" w:rsidRDefault="00FF37F1" w:rsidP="0022628E">
            <w:pPr>
              <w:snapToGrid w:val="0"/>
              <w:spacing w:after="0"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to include the following components 2-14 into this FG or one or more separate FGs</w:t>
            </w:r>
          </w:p>
          <w:p w14:paraId="7948C87D" w14:textId="77777777" w:rsidR="00FF37F1" w:rsidRPr="00B24F5E" w:rsidRDefault="00FF37F1" w:rsidP="0022628E">
            <w:pPr>
              <w:snapToGrid w:val="0"/>
              <w:spacing w:after="0"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basic FGs are defined, and if so, which components are basic FGs, i.e., a UE that supports FG 23-1-1 must also support said basic FGs</w:t>
            </w:r>
          </w:p>
          <w:p w14:paraId="78405154" w14:textId="77777777" w:rsidR="00FF37F1" w:rsidRPr="00B24F5E" w:rsidRDefault="00FF37F1" w:rsidP="0022628E">
            <w:pPr>
              <w:snapToGrid w:val="0"/>
              <w:spacing w:after="0"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basic FGs for UEs supporting CA</w:t>
            </w:r>
          </w:p>
          <w:p w14:paraId="567CEF56" w14:textId="77777777" w:rsidR="00FF37F1" w:rsidRPr="00B24F5E" w:rsidRDefault="00FF37F1" w:rsidP="0022628E">
            <w:pPr>
              <w:snapToGrid w:val="0"/>
              <w:spacing w:after="0"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 xml:space="preserve">FFS: separate FGs for inter/intra/joint/separate </w:t>
            </w:r>
          </w:p>
          <w:p w14:paraId="11F69EC5"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Common multi-CC TCI update and activation </w:t>
            </w:r>
          </w:p>
          <w:p w14:paraId="3D35ADF4"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For PUCCH, PUSCH, and SRS, association between TCI state and UL PC settings except for PL RS </w:t>
            </w:r>
          </w:p>
          <w:p w14:paraId="4F5F40EE"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configured joint TCI states </w:t>
            </w:r>
            <w:r w:rsidRPr="00B24F5E">
              <w:rPr>
                <w:rFonts w:asciiTheme="majorHAnsi" w:hAnsiTheme="majorHAnsi" w:cstheme="majorHAnsi"/>
                <w:color w:val="000000" w:themeColor="text1"/>
                <w:sz w:val="18"/>
                <w:szCs w:val="18"/>
                <w:highlight w:val="yellow"/>
              </w:rPr>
              <w:t>[per BWP per CC]</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[in a band]</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[in a band combination]</w:t>
            </w:r>
          </w:p>
          <w:p w14:paraId="144ADBC1"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MAC-CE activated joint TCI states across all CCs </w:t>
            </w:r>
            <w:r w:rsidRPr="00B24F5E">
              <w:rPr>
                <w:rFonts w:asciiTheme="majorHAnsi" w:hAnsiTheme="majorHAnsi" w:cstheme="majorHAnsi"/>
                <w:color w:val="000000" w:themeColor="text1"/>
                <w:sz w:val="18"/>
                <w:szCs w:val="18"/>
                <w:highlight w:val="yellow"/>
              </w:rPr>
              <w:t>[in a band]</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[in a band combination]</w:t>
            </w:r>
            <w:r w:rsidRPr="00B24F5E">
              <w:rPr>
                <w:rFonts w:asciiTheme="majorHAnsi" w:hAnsiTheme="majorHAnsi" w:cstheme="majorHAnsi"/>
                <w:color w:val="000000" w:themeColor="text1"/>
                <w:sz w:val="18"/>
                <w:szCs w:val="18"/>
              </w:rPr>
              <w:br/>
              <w:t xml:space="preserve">a) The maximum number of MAC-CE activated joint TCI states per CC </w:t>
            </w:r>
            <w:r w:rsidRPr="00B24F5E">
              <w:rPr>
                <w:rFonts w:asciiTheme="majorHAnsi" w:hAnsiTheme="majorHAnsi" w:cstheme="majorHAnsi"/>
                <w:color w:val="000000" w:themeColor="text1"/>
                <w:sz w:val="18"/>
                <w:szCs w:val="18"/>
                <w:highlight w:val="yellow"/>
              </w:rPr>
              <w:t>[in a band] [in a band combination]</w:t>
            </w:r>
          </w:p>
          <w:p w14:paraId="16DD472B"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jc w:val="both"/>
              <w:textAlignment w:val="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[The minimum beam application time between PUCCH of ACK and the first slot in Y symbols per SCS]</w:t>
            </w:r>
          </w:p>
          <w:p w14:paraId="41FFFE1C"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Beam misalignment between the DL source RS in the TCI state to provide spatial relation indication and the PL-RS </w:t>
            </w:r>
          </w:p>
          <w:p w14:paraId="14C44893"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TCI state indication </w:t>
            </w:r>
            <w:r w:rsidRPr="00B24F5E">
              <w:rPr>
                <w:rFonts w:asciiTheme="majorHAnsi" w:hAnsiTheme="majorHAnsi" w:cstheme="majorHAnsi"/>
                <w:color w:val="000000" w:themeColor="text1"/>
                <w:sz w:val="18"/>
                <w:szCs w:val="18"/>
                <w:highlight w:val="yellow"/>
              </w:rPr>
              <w:t>[mode]</w:t>
            </w:r>
            <w:r w:rsidRPr="00B24F5E">
              <w:rPr>
                <w:rFonts w:asciiTheme="majorHAnsi" w:hAnsiTheme="majorHAnsi" w:cstheme="majorHAnsi"/>
                <w:color w:val="000000" w:themeColor="text1"/>
                <w:sz w:val="18"/>
                <w:szCs w:val="18"/>
              </w:rPr>
              <w:t xml:space="preserve">: update and activation </w:t>
            </w:r>
            <w:r w:rsidRPr="00B24F5E">
              <w:rPr>
                <w:rFonts w:asciiTheme="majorHAnsi" w:hAnsiTheme="majorHAnsi" w:cstheme="majorHAnsi"/>
                <w:color w:val="000000" w:themeColor="text1"/>
                <w:sz w:val="18"/>
                <w:szCs w:val="18"/>
                <w:highlight w:val="yellow"/>
              </w:rPr>
              <w:t>[in case of updates]</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 xml:space="preserve">a) MAC CE based TCI state indication </w:t>
            </w:r>
            <w:r w:rsidRPr="00B24F5E">
              <w:rPr>
                <w:rFonts w:asciiTheme="majorHAnsi" w:hAnsiTheme="majorHAnsi" w:cstheme="majorHAnsi"/>
                <w:color w:val="000000" w:themeColor="text1"/>
                <w:sz w:val="18"/>
                <w:szCs w:val="18"/>
                <w:highlight w:val="yellow"/>
              </w:rPr>
              <w:t>[for one active TCI state]</w:t>
            </w:r>
            <w:r w:rsidRPr="00B24F5E">
              <w:rPr>
                <w:rFonts w:asciiTheme="majorHAnsi" w:hAnsiTheme="majorHAnsi" w:cstheme="majorHAnsi"/>
                <w:color w:val="000000" w:themeColor="text1"/>
                <w:sz w:val="18"/>
                <w:szCs w:val="18"/>
              </w:rPr>
              <w:br/>
              <w:t>b) MAC-CE+DCI-based TCI state indication (use of DCI formats 1_1/1_2 with DL assignment)</w:t>
            </w:r>
            <w:r w:rsidRPr="00B24F5E">
              <w:rPr>
                <w:rFonts w:asciiTheme="majorHAnsi" w:hAnsiTheme="majorHAnsi" w:cstheme="majorHAnsi"/>
                <w:color w:val="000000" w:themeColor="text1"/>
                <w:sz w:val="18"/>
                <w:szCs w:val="18"/>
              </w:rPr>
              <w:br/>
              <w:t>c) MAC-CE+DCI-based TCI state indication (use of DCI formats 1_1/1_2 without DL assignment)</w:t>
            </w:r>
          </w:p>
          <w:p w14:paraId="4920DF0E"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Reference BWP/CC configured with reference TCI state pool shared by a set of BWP/CC</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Note: agree component, final wording may change (e.g., when this is merged with other components/FGs)</w:t>
            </w:r>
          </w:p>
          <w:p w14:paraId="0D1A0A02"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Maximum number of CCs configured with BFR</w:t>
            </w:r>
            <w:r w:rsidRPr="00B24F5E">
              <w:rPr>
                <w:rFonts w:asciiTheme="majorHAnsi" w:hAnsiTheme="majorHAnsi" w:cstheme="majorHAnsi"/>
                <w:color w:val="000000" w:themeColor="text1"/>
                <w:sz w:val="18"/>
                <w:szCs w:val="18"/>
              </w:rPr>
              <w:br/>
            </w:r>
            <w:r w:rsidRPr="00B24F5E">
              <w:rPr>
                <w:rFonts w:asciiTheme="majorHAnsi" w:hAnsiTheme="majorHAnsi" w:cstheme="majorHAnsi"/>
                <w:color w:val="000000" w:themeColor="text1"/>
                <w:sz w:val="18"/>
                <w:szCs w:val="18"/>
                <w:highlight w:val="yellow"/>
              </w:rPr>
              <w:t>FFS whether this is a component or just a note in the FG to reuse R16 signaling</w:t>
            </w:r>
          </w:p>
          <w:p w14:paraId="3AFEB41C"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Support of indication/configuration of </w:t>
            </w:r>
            <w:r w:rsidRPr="00B24F5E">
              <w:rPr>
                <w:rFonts w:asciiTheme="majorHAnsi" w:eastAsia="Malgun Gothic" w:hAnsiTheme="majorHAnsi" w:cstheme="majorHAnsi"/>
                <w:bCs/>
                <w:color w:val="000000" w:themeColor="text1"/>
                <w:sz w:val="18"/>
                <w:szCs w:val="18"/>
                <w:lang w:eastAsia="ko-KR"/>
              </w:rPr>
              <w:t xml:space="preserve">R17 TCI </w:t>
            </w:r>
            <w:r w:rsidRPr="00B24F5E">
              <w:rPr>
                <w:rFonts w:asciiTheme="majorHAnsi" w:hAnsiTheme="majorHAnsi" w:cstheme="majorHAnsi"/>
                <w:color w:val="000000" w:themeColor="text1"/>
                <w:sz w:val="18"/>
                <w:szCs w:val="18"/>
              </w:rPr>
              <w:t xml:space="preserve">states for aperiodic CSI-RS, </w:t>
            </w:r>
            <w:r w:rsidRPr="00B24F5E">
              <w:rPr>
                <w:rFonts w:asciiTheme="majorHAnsi" w:eastAsia="Malgun Gothic" w:hAnsiTheme="majorHAnsi" w:cstheme="majorHAnsi"/>
                <w:bCs/>
                <w:color w:val="000000" w:themeColor="text1"/>
                <w:sz w:val="18"/>
                <w:szCs w:val="18"/>
                <w:lang w:eastAsia="ko-KR"/>
              </w:rPr>
              <w:t>PDCCH, PDSCH, and SRS reusing the Rel-15/16 signaling/configuration design(s)</w:t>
            </w:r>
            <w:r w:rsidRPr="00B24F5E">
              <w:rPr>
                <w:rFonts w:asciiTheme="majorHAnsi" w:eastAsia="Malgun Gothic" w:hAnsiTheme="majorHAnsi" w:cstheme="majorHAnsi"/>
                <w:bCs/>
                <w:color w:val="000000" w:themeColor="text1"/>
                <w:sz w:val="18"/>
                <w:szCs w:val="18"/>
                <w:lang w:eastAsia="ko-KR"/>
              </w:rPr>
              <w:br/>
            </w:r>
            <w:r w:rsidRPr="00B24F5E">
              <w:rPr>
                <w:rFonts w:asciiTheme="majorHAnsi" w:hAnsiTheme="majorHAnsi" w:cstheme="majorHAnsi"/>
                <w:color w:val="000000" w:themeColor="text1"/>
                <w:sz w:val="18"/>
                <w:szCs w:val="18"/>
              </w:rPr>
              <w:t>Note: This has no impact on detail signaling design for SRS TCI indication</w:t>
            </w:r>
          </w:p>
          <w:p w14:paraId="585077A7" w14:textId="77777777" w:rsidR="00FF37F1" w:rsidRPr="00B24F5E" w:rsidRDefault="00FF37F1" w:rsidP="009E7FD6">
            <w:pPr>
              <w:pStyle w:val="ListParagraph"/>
              <w:numPr>
                <w:ilvl w:val="0"/>
                <w:numId w:val="46"/>
              </w:numPr>
              <w:overflowPunct/>
              <w:autoSpaceDE/>
              <w:autoSpaceDN/>
              <w:adjustRightInd/>
              <w:snapToGrid w:val="0"/>
              <w:spacing w:line="259" w:lineRule="auto"/>
              <w:contextualSpacing/>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configured joint TCI state pools across all BWPs and all CCs in a band </w:t>
            </w:r>
            <w:r w:rsidRPr="00B24F5E">
              <w:rPr>
                <w:rFonts w:asciiTheme="majorHAnsi" w:hAnsiTheme="majorHAnsi" w:cstheme="majorHAnsi"/>
                <w:color w:val="000000" w:themeColor="text1"/>
                <w:sz w:val="18"/>
                <w:szCs w:val="18"/>
                <w:highlight w:val="yellow"/>
              </w:rPr>
              <w:t>[in a band combination]</w:t>
            </w:r>
            <w:r w:rsidRPr="00B24F5E">
              <w:rPr>
                <w:rFonts w:asciiTheme="majorHAnsi" w:hAnsiTheme="majorHAnsi" w:cstheme="majorHAnsi"/>
                <w:color w:val="000000" w:themeColor="text1"/>
                <w:sz w:val="18"/>
                <w:szCs w:val="18"/>
              </w:rPr>
              <w:br/>
            </w:r>
            <w:r w:rsidRPr="00B24F5E">
              <w:rPr>
                <w:rFonts w:asciiTheme="majorHAnsi" w:hAnsiTheme="majorHAnsi" w:cstheme="majorHAnsi"/>
                <w:color w:val="000000" w:themeColor="text1"/>
                <w:sz w:val="18"/>
                <w:szCs w:val="18"/>
                <w:highlight w:val="yellow"/>
              </w:rPr>
              <w:t>FFS: Whether to make component 9 a prerequisite or merge with 9</w:t>
            </w:r>
          </w:p>
          <w:p w14:paraId="220B2793" w14:textId="77777777" w:rsidR="00FF37F1" w:rsidRPr="00B24F5E" w:rsidRDefault="00FF37F1" w:rsidP="009E7FD6">
            <w:pPr>
              <w:pStyle w:val="ListParagraph"/>
              <w:numPr>
                <w:ilvl w:val="0"/>
                <w:numId w:val="46"/>
              </w:numPr>
              <w:overflowPunct/>
              <w:autoSpaceDE/>
              <w:autoSpaceDN/>
              <w:adjustRightInd/>
              <w:textAlignment w:val="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 xml:space="preserve">[Alt. 1: </w:t>
            </w:r>
            <w:r w:rsidRPr="00B24F5E">
              <w:rPr>
                <w:rFonts w:asciiTheme="majorHAnsi" w:hAnsiTheme="majorHAnsi" w:cstheme="majorHAnsi"/>
                <w:strike/>
                <w:color w:val="000000" w:themeColor="text1"/>
                <w:sz w:val="18"/>
                <w:szCs w:val="18"/>
                <w:highlight w:val="yellow"/>
              </w:rPr>
              <w:t>[</w:t>
            </w:r>
            <w:r w:rsidRPr="00B24F5E">
              <w:rPr>
                <w:rFonts w:asciiTheme="majorHAnsi" w:hAnsiTheme="majorHAnsi" w:cstheme="majorHAnsi"/>
                <w:color w:val="000000" w:themeColor="text1"/>
                <w:sz w:val="18"/>
                <w:szCs w:val="18"/>
                <w:highlight w:val="yellow"/>
              </w:rPr>
              <w:t>The maximum number of PDSCH-Configs containing TCI states that can referred to from a PDSCH-Config without TCI states</w:t>
            </w:r>
            <w:r w:rsidRPr="00B24F5E">
              <w:rPr>
                <w:rFonts w:asciiTheme="majorHAnsi" w:hAnsiTheme="majorHAnsi" w:cstheme="majorHAnsi"/>
                <w:color w:val="000000" w:themeColor="text1"/>
                <w:sz w:val="18"/>
                <w:szCs w:val="18"/>
                <w:highlight w:val="yellow"/>
              </w:rPr>
              <w:br/>
              <w:t>Alt. 2: Support PDSCH-Config which contains a reference to another CC/BWP, in which the PDSCH-Config contains the TCI state list]</w:t>
            </w:r>
          </w:p>
          <w:p w14:paraId="20F9E714" w14:textId="77777777" w:rsidR="00FF37F1" w:rsidRPr="00B24F5E" w:rsidRDefault="00FF37F1" w:rsidP="0022628E">
            <w:pPr>
              <w:spacing w:after="0"/>
              <w:rPr>
                <w:rFonts w:asciiTheme="majorHAnsi" w:hAnsiTheme="majorHAnsi" w:cstheme="majorHAnsi"/>
                <w:sz w:val="18"/>
                <w:szCs w:val="18"/>
              </w:rPr>
            </w:pPr>
            <w:r w:rsidRPr="00B24F5E">
              <w:rPr>
                <w:rFonts w:asciiTheme="majorHAnsi" w:hAnsiTheme="majorHAnsi" w:cstheme="majorHAnsi"/>
                <w:color w:val="000000" w:themeColor="text1"/>
                <w:sz w:val="18"/>
                <w:szCs w:val="18"/>
                <w:highlight w:val="yellow"/>
              </w:rPr>
              <w:t>[14.  The minimum time gap between the beam indication PDCCH and first slot where beam is applied]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22B858" w14:textId="77777777" w:rsidR="00FF37F1" w:rsidRPr="00B24F5E" w:rsidRDefault="00FF37F1" w:rsidP="00F632F5">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06C5CA" w14:textId="77777777" w:rsidR="00FF37F1" w:rsidRPr="00B24F5E" w:rsidRDefault="00FF37F1" w:rsidP="00F632F5">
            <w:pPr>
              <w:pStyle w:val="TAL"/>
              <w:rPr>
                <w:rFonts w:asciiTheme="majorHAnsi" w:hAnsiTheme="majorHAnsi" w:cstheme="majorHAnsi"/>
                <w:color w:val="000000" w:themeColor="text1"/>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DE843D" w14:textId="77777777" w:rsidR="00FF37F1" w:rsidRPr="00B24F5E" w:rsidRDefault="00FF37F1" w:rsidP="00F632F5">
            <w:pPr>
              <w:pStyle w:val="TAL"/>
              <w:rPr>
                <w:rFonts w:asciiTheme="majorHAnsi" w:hAnsiTheme="majorHAnsi" w:cstheme="majorHAnsi"/>
                <w:color w:val="000000" w:themeColor="text1"/>
                <w:szCs w:val="18"/>
                <w:lang w:eastAsia="ja-JP"/>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683F84B" w14:textId="77777777" w:rsidR="00FF37F1" w:rsidRPr="00B24F5E" w:rsidRDefault="00FF37F1" w:rsidP="00F632F5">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930E2" w14:textId="77777777" w:rsidR="00FF37F1" w:rsidRPr="00B24F5E" w:rsidRDefault="00FF37F1" w:rsidP="00F632F5">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352D8F" w14:textId="77777777" w:rsidR="00FF37F1" w:rsidRPr="00B24F5E" w:rsidRDefault="00FF37F1"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21B086" w14:textId="77777777" w:rsidR="00FF37F1" w:rsidRPr="00B24F5E" w:rsidRDefault="00FF37F1"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DDBE6" w14:textId="77777777" w:rsidR="00FF37F1" w:rsidRPr="00B24F5E" w:rsidRDefault="00FF37F1"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69CA84" w14:textId="77777777" w:rsidR="00FF37F1" w:rsidRPr="00B24F5E" w:rsidRDefault="00FF37F1"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AFA21" w14:textId="77777777" w:rsidR="00FF37F1" w:rsidRPr="00B24F5E" w:rsidRDefault="00FF37F1" w:rsidP="00F632F5">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rPr>
              <w:t>Optional with capability signalling</w:t>
            </w:r>
          </w:p>
        </w:tc>
      </w:tr>
    </w:tbl>
    <w:p w14:paraId="59DF6C9C" w14:textId="77777777" w:rsidR="00E718C3" w:rsidRPr="00E718C3" w:rsidRDefault="00E718C3" w:rsidP="00E718C3">
      <w:pPr>
        <w:overflowPunct/>
        <w:autoSpaceDE/>
        <w:autoSpaceDN/>
        <w:adjustRightInd/>
        <w:spacing w:before="60" w:after="60" w:line="288" w:lineRule="auto"/>
        <w:jc w:val="both"/>
        <w:textAlignment w:val="auto"/>
        <w:rPr>
          <w:rFonts w:ascii="Calibri" w:eastAsia="Malgun Gothic" w:hAnsi="Calibri" w:cs="Calibri"/>
          <w:color w:val="000000"/>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E85" w:rsidRPr="00B24F5E" w14:paraId="618D8F87"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F194E0" w14:textId="77777777" w:rsidR="00112E85" w:rsidRPr="00B24F5E"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E91F7C" w14:textId="77777777" w:rsidR="00112E85" w:rsidRPr="00B24F5E"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97DD0" w14:textId="77777777" w:rsidR="00112E85" w:rsidRPr="00B24F5E"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Inter-cell beam measurement and reporting </w:t>
            </w:r>
            <w:r w:rsidRPr="007B5FB0">
              <w:rPr>
                <w:rFonts w:asciiTheme="majorHAnsi" w:hAnsiTheme="majorHAnsi" w:cstheme="majorHAnsi"/>
                <w:color w:val="000000" w:themeColor="text1"/>
                <w:szCs w:val="18"/>
                <w:highlight w:val="yellow"/>
                <w:lang w:eastAsia="zh-CN"/>
              </w:rPr>
              <w:t>[(for inter-cell BM [and 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0C5D05"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L1-RSRP measurement and reporting on SSB(s) with PCI(s) different from serving cell PCI</w:t>
            </w:r>
          </w:p>
          <w:p w14:paraId="6F595517" w14:textId="77777777" w:rsidR="00112E85" w:rsidRPr="007B5FB0" w:rsidRDefault="00112E85" w:rsidP="00F632F5">
            <w:pPr>
              <w:snapToGrid w:val="0"/>
              <w:spacing w:after="0"/>
              <w:contextualSpacing/>
              <w:rPr>
                <w:rFonts w:asciiTheme="majorHAnsi" w:hAnsiTheme="majorHAnsi" w:cstheme="majorHAnsi"/>
                <w:color w:val="000000" w:themeColor="text1"/>
                <w:sz w:val="18"/>
                <w:szCs w:val="18"/>
              </w:rPr>
            </w:pPr>
          </w:p>
          <w:p w14:paraId="5122501C" w14:textId="77777777" w:rsidR="00112E85" w:rsidRPr="007B5FB0" w:rsidRDefault="00112E85" w:rsidP="00F632F5">
            <w:pPr>
              <w:snapToGrid w:val="0"/>
              <w:spacing w:after="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 whether to include the following components 2-13 into this FG or one or more separate FGs</w:t>
            </w:r>
          </w:p>
          <w:p w14:paraId="2C682CA6" w14:textId="77777777" w:rsidR="00112E85" w:rsidRPr="0022628E" w:rsidRDefault="00112E85" w:rsidP="00F632F5">
            <w:pPr>
              <w:snapToGrid w:val="0"/>
              <w:spacing w:after="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FFS: Whether basic FGs are defined, and if so, which components are basic FGs, i.e., a UE that supports FG 23-1-2 must also support said basic FG</w:t>
            </w:r>
            <w:r>
              <w:rPr>
                <w:rFonts w:asciiTheme="majorHAnsi" w:hAnsiTheme="majorHAnsi" w:cstheme="majorHAnsi"/>
                <w:color w:val="000000" w:themeColor="text1"/>
                <w:sz w:val="18"/>
                <w:szCs w:val="18"/>
              </w:rPr>
              <w:t>s</w:t>
            </w:r>
          </w:p>
          <w:p w14:paraId="3385940D"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Support of up to K</w:t>
            </w:r>
            <w:r w:rsidRPr="007B5FB0">
              <w:rPr>
                <w:rFonts w:asciiTheme="majorHAnsi" w:hAnsiTheme="majorHAnsi" w:cstheme="majorHAnsi"/>
                <w:color w:val="000000" w:themeColor="text1"/>
                <w:sz w:val="18"/>
                <w:szCs w:val="18"/>
                <w:highlight w:val="yellow"/>
              </w:rPr>
              <w:t>[=4]</w:t>
            </w:r>
            <w:r w:rsidRPr="007B5FB0">
              <w:rPr>
                <w:rFonts w:asciiTheme="majorHAnsi" w:hAnsiTheme="majorHAnsi" w:cstheme="majorHAnsi"/>
                <w:color w:val="000000" w:themeColor="text1"/>
                <w:sz w:val="18"/>
                <w:szCs w:val="18"/>
              </w:rPr>
              <w:t xml:space="preserve"> SSBRI-RSRP </w:t>
            </w:r>
            <w:r w:rsidRPr="007B5FB0">
              <w:rPr>
                <w:rFonts w:asciiTheme="majorHAnsi" w:hAnsiTheme="majorHAnsi" w:cstheme="majorHAnsi"/>
                <w:color w:val="000000" w:themeColor="text1"/>
                <w:sz w:val="18"/>
                <w:szCs w:val="18"/>
                <w:highlight w:val="yellow"/>
              </w:rPr>
              <w:t>[pairs/beams]</w:t>
            </w:r>
            <w:r w:rsidRPr="007B5FB0">
              <w:rPr>
                <w:rFonts w:asciiTheme="majorHAnsi" w:hAnsiTheme="majorHAnsi" w:cstheme="majorHAnsi"/>
                <w:color w:val="000000" w:themeColor="text1"/>
                <w:sz w:val="18"/>
                <w:szCs w:val="18"/>
              </w:rPr>
              <w:t xml:space="preserve"> in one report </w:t>
            </w:r>
            <w:r w:rsidRPr="007B5FB0">
              <w:rPr>
                <w:rFonts w:asciiTheme="majorHAnsi" w:hAnsiTheme="majorHAnsi" w:cstheme="majorHAnsi"/>
                <w:color w:val="000000" w:themeColor="text1"/>
                <w:sz w:val="18"/>
                <w:szCs w:val="18"/>
                <w:highlight w:val="yellow"/>
              </w:rPr>
              <w:t>[where at least one [pair/beam] associated with a PCI different from serving cell PCI can be reported] (FFS: if K is a component candidate value)</w:t>
            </w:r>
          </w:p>
          <w:p w14:paraId="268D95F5" w14:textId="77777777" w:rsidR="00112E85" w:rsidRPr="007F70A3" w:rsidRDefault="00112E85" w:rsidP="00F632F5">
            <w:pPr>
              <w:pStyle w:val="ListParagraph"/>
              <w:snapToGrid w:val="0"/>
              <w:ind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3. The maximum number of </w:t>
            </w:r>
            <w:r w:rsidRPr="007B5FB0">
              <w:rPr>
                <w:rFonts w:asciiTheme="majorHAnsi" w:hAnsiTheme="majorHAnsi" w:cstheme="majorHAnsi"/>
                <w:color w:val="000000" w:themeColor="text1"/>
                <w:sz w:val="18"/>
                <w:szCs w:val="18"/>
                <w:highlight w:val="yellow"/>
              </w:rPr>
              <w:t>[RRC-configured]</w:t>
            </w:r>
            <w:r w:rsidRPr="007B5FB0">
              <w:rPr>
                <w:rFonts w:asciiTheme="majorHAnsi" w:hAnsiTheme="majorHAnsi" w:cstheme="majorHAnsi"/>
                <w:color w:val="000000" w:themeColor="text1"/>
                <w:sz w:val="18"/>
                <w:szCs w:val="18"/>
              </w:rPr>
              <w:t xml:space="preserve"> PCI(s) different from serving cell PCI for L1-RSRP measurement]  </w:t>
            </w:r>
            <w:r w:rsidRPr="007B5FB0">
              <w:rPr>
                <w:rFonts w:asciiTheme="majorHAnsi" w:hAnsiTheme="majorHAnsi" w:cstheme="majorHAnsi"/>
                <w:color w:val="000000" w:themeColor="text1"/>
                <w:sz w:val="18"/>
                <w:szCs w:val="18"/>
                <w:highlight w:val="yellow"/>
              </w:rPr>
              <w:t>(FFS: whether to split this for FR1 and FR2) (FFS: whether/how to capture different values/behaviors for periodic/aperiodic/semi-persistent L1-RSRP measurement</w:t>
            </w:r>
          </w:p>
          <w:p w14:paraId="20BEACAD" w14:textId="77777777" w:rsidR="00112E85" w:rsidRPr="007F70A3"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sidDel="00CF4966">
              <w:rPr>
                <w:rFonts w:asciiTheme="majorHAnsi" w:hAnsiTheme="majorHAnsi" w:cstheme="majorHAnsi"/>
                <w:color w:val="000000" w:themeColor="text1"/>
                <w:sz w:val="18"/>
                <w:szCs w:val="18"/>
              </w:rPr>
              <w:t xml:space="preserve"> </w:t>
            </w:r>
            <w:r w:rsidRPr="007B5FB0">
              <w:rPr>
                <w:rFonts w:asciiTheme="majorHAnsi" w:hAnsiTheme="majorHAnsi" w:cstheme="majorHAnsi"/>
                <w:color w:val="000000" w:themeColor="text1"/>
                <w:sz w:val="18"/>
                <w:szCs w:val="18"/>
                <w:highlight w:val="yellow"/>
              </w:rPr>
              <w:t>[4. The max number of SSB resources configured to measure L1-RSRP within a slot with PCI(s) same as or different from serving cell PCI [across all CC]]</w:t>
            </w:r>
          </w:p>
          <w:p w14:paraId="4DF32610" w14:textId="77777777" w:rsidR="00112E85" w:rsidRPr="007F70A3"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[5. The max number of SSB resources configured to measure L1-RSRP with PCI(s) same as or different from serving cell PCI [across all CC]]</w:t>
            </w:r>
          </w:p>
          <w:p w14:paraId="04081D04"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p>
          <w:p w14:paraId="464DD6D4"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rPr>
              <w:t>[7.</w:t>
            </w:r>
            <w:r w:rsidRPr="007B5FB0">
              <w:rPr>
                <w:rFonts w:asciiTheme="majorHAnsi" w:hAnsiTheme="majorHAnsi" w:cstheme="majorHAnsi"/>
                <w:color w:val="000000" w:themeColor="text1"/>
                <w:sz w:val="18"/>
                <w:szCs w:val="18"/>
                <w:highlight w:val="yellow"/>
              </w:rPr>
              <w:t xml:space="preserve"> The maximum number of configured additional PCIs is X1 when time domain positions and periodicity of configured SSBs with additional PCIs are the same as time domain positions and periodicity of the serving cell SSBs]</w:t>
            </w:r>
          </w:p>
          <w:p w14:paraId="33375B95"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[8. The maximum number of configured additional PCIs is X2 when time domain positions and periodicity of configured SSBs with additional PCIs are different with time domain positions and periodicity of the serving cell SSBs]</w:t>
            </w:r>
          </w:p>
          <w:p w14:paraId="6DC1316D"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[9. Supported mode inter-cell measurement: {inside SMTC, both inside and outside SMTC}]</w:t>
            </w:r>
          </w:p>
          <w:p w14:paraId="27921BAF"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[10. Supported mode of measurement over overlapped SSBs: {overlapped, both overlapped and non-overlapped}]</w:t>
            </w:r>
          </w:p>
          <w:p w14:paraId="2B3CD06F"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[11. Maximum number of overlapped SSBs in one SSB resource for L1-RSRP measurement]</w:t>
            </w:r>
          </w:p>
          <w:p w14:paraId="5714ED37" w14:textId="77777777" w:rsidR="00112E85" w:rsidRPr="007B5FB0" w:rsidRDefault="00112E85" w:rsidP="00F632F5">
            <w:pPr>
              <w:pStyle w:val="ListParagraph"/>
              <w:snapToGrid w:val="0"/>
              <w:ind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58DD4E57" w14:textId="77777777" w:rsidR="00112E85" w:rsidRPr="00B24F5E" w:rsidRDefault="00112E85" w:rsidP="009E7FD6">
            <w:pPr>
              <w:pStyle w:val="ListParagraph"/>
              <w:numPr>
                <w:ilvl w:val="0"/>
                <w:numId w:val="46"/>
              </w:numPr>
              <w:overflowPunct/>
              <w:autoSpaceDE/>
              <w:autoSpaceDN/>
              <w:adjustRightInd/>
              <w:snapToGrid w:val="0"/>
              <w:spacing w:line="259" w:lineRule="auto"/>
              <w:contextualSpacing/>
              <w:jc w:val="both"/>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[13.[The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134702" w14:textId="77777777" w:rsidR="00112E85" w:rsidRPr="00B24F5E" w:rsidRDefault="00112E85" w:rsidP="00F632F5">
            <w:pPr>
              <w:pStyle w:val="TAL"/>
              <w:rPr>
                <w:rFonts w:asciiTheme="majorHAnsi" w:eastAsia="MS Mincho"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97E4AE" w14:textId="77777777" w:rsidR="00112E85" w:rsidRPr="00B24F5E"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CAF98"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91F88" w14:textId="77777777" w:rsidR="00112E85" w:rsidRPr="00B24F5E" w:rsidRDefault="00112E85" w:rsidP="00F632F5">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1B5890" w14:textId="77777777" w:rsidR="00112E85" w:rsidRPr="00B24F5E"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1299C"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62055"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536339"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1275C6" w14:textId="77777777" w:rsidR="00112E85" w:rsidRPr="00B24F5E"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CEE44" w14:textId="77777777" w:rsidR="00112E85" w:rsidRPr="00B24F5E"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B24F5E" w14:paraId="0C444363"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C80C4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8CD32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8CFEDE"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1A6EFA"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enhanced </w:t>
            </w:r>
            <w:r w:rsidRPr="007B5FB0">
              <w:rPr>
                <w:rFonts w:asciiTheme="majorHAnsi" w:hAnsiTheme="majorHAnsi" w:cstheme="majorHAnsi"/>
                <w:color w:val="000000" w:themeColor="text1"/>
                <w:sz w:val="18"/>
                <w:szCs w:val="18"/>
                <w:highlight w:val="yellow"/>
              </w:rPr>
              <w:t>[PHR]</w:t>
            </w:r>
            <w:r w:rsidRPr="007B5FB0">
              <w:rPr>
                <w:rFonts w:asciiTheme="majorHAnsi" w:hAnsiTheme="majorHAnsi" w:cstheme="majorHAnsi"/>
                <w:color w:val="000000" w:themeColor="text1"/>
                <w:sz w:val="18"/>
                <w:szCs w:val="18"/>
              </w:rPr>
              <w:t xml:space="preserve"> reporting which includes pairs of (P-MPR, SSBRI/CRI)</w:t>
            </w:r>
          </w:p>
          <w:p w14:paraId="51204EFA" w14:textId="77777777" w:rsidR="00112E85"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Maximum number of reported P-MPR and SSBRI/CRI pairs</w:t>
            </w:r>
          </w:p>
          <w:p w14:paraId="5F82A4B6"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F5B66E" w14:textId="77777777" w:rsidR="00112E85" w:rsidRPr="007B5FB0" w:rsidRDefault="00112E85" w:rsidP="00F632F5">
            <w:pPr>
              <w:pStyle w:val="TAL"/>
              <w:rPr>
                <w:rFonts w:asciiTheme="majorHAnsi" w:hAnsiTheme="majorHAnsi" w:cstheme="majorHAnsi"/>
                <w:color w:val="000000" w:themeColor="text1"/>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646B69" w14:textId="77777777" w:rsidR="00112E85" w:rsidRPr="00B24F5E"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95FA1"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567E15" w14:textId="77777777" w:rsidR="00112E85" w:rsidRPr="00B24F5E" w:rsidRDefault="00112E85" w:rsidP="00F632F5">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F8FE6" w14:textId="77777777" w:rsidR="00112E85" w:rsidRPr="007B5FB0" w:rsidRDefault="00112E85" w:rsidP="00F632F5">
            <w:pPr>
              <w:pStyle w:val="TAL"/>
              <w:rPr>
                <w:rFonts w:asciiTheme="majorHAnsi" w:hAnsiTheme="majorHAnsi" w:cstheme="majorHAnsi"/>
                <w:color w:val="000000" w:themeColor="text1"/>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01ABC"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FE7EA3"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D0530"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CD157"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 Candidate value of {1,2,3, 4}</w:t>
            </w:r>
          </w:p>
          <w:p w14:paraId="4987B459" w14:textId="77777777" w:rsidR="00112E85" w:rsidRPr="00B24F5E"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3. Candidate value</w:t>
            </w:r>
            <w:r w:rsidRPr="007B5FB0">
              <w:rPr>
                <w:rFonts w:asciiTheme="majorHAnsi" w:hAnsiTheme="majorHAnsi" w:cstheme="majorHAnsi"/>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E8795"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B24F5E" w14:paraId="4BBCCA22" w14:textId="77777777" w:rsidTr="00F632F5">
        <w:trPr>
          <w:trHeight w:val="2083"/>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D9E1F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BD9E2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68786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E029DE"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Supported UE capability value </w:t>
            </w:r>
            <w:r w:rsidRPr="007B5FB0">
              <w:rPr>
                <w:rFonts w:asciiTheme="majorHAnsi" w:hAnsiTheme="majorHAnsi" w:cstheme="majorHAnsi"/>
                <w:color w:val="000000" w:themeColor="text1"/>
                <w:sz w:val="18"/>
                <w:szCs w:val="18"/>
                <w:highlight w:val="yellow"/>
              </w:rPr>
              <w:t>[sets]</w:t>
            </w:r>
            <w:r w:rsidRPr="007B5FB0">
              <w:rPr>
                <w:rFonts w:asciiTheme="majorHAnsi" w:hAnsiTheme="majorHAnsi" w:cstheme="majorHAnsi"/>
                <w:color w:val="000000" w:themeColor="text1"/>
                <w:sz w:val="18"/>
                <w:szCs w:val="18"/>
              </w:rPr>
              <w:t xml:space="preserve"> and corresponding max number of SRS ports for each UE capability value </w:t>
            </w:r>
            <w:r w:rsidRPr="007B5FB0">
              <w:rPr>
                <w:rFonts w:asciiTheme="majorHAnsi" w:hAnsiTheme="majorHAnsi" w:cstheme="majorHAnsi"/>
                <w:color w:val="000000" w:themeColor="text1"/>
                <w:sz w:val="18"/>
                <w:szCs w:val="18"/>
                <w:highlight w:val="yellow"/>
              </w:rPr>
              <w:t>[set]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B2D554" w14:textId="77777777" w:rsidR="00112E85" w:rsidRPr="007B5FB0" w:rsidRDefault="00112E85" w:rsidP="00F632F5">
            <w:pPr>
              <w:pStyle w:val="TAL"/>
              <w:rPr>
                <w:rFonts w:asciiTheme="majorHAnsi" w:hAnsiTheme="majorHAnsi" w:cstheme="majorHAnsi"/>
                <w:color w:val="000000" w:themeColor="text1"/>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AEF3BF" w14:textId="77777777" w:rsidR="00112E85" w:rsidRPr="00B24F5E"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9C65E"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BF823" w14:textId="77777777" w:rsidR="00112E85" w:rsidRPr="00B24F5E" w:rsidRDefault="00112E85" w:rsidP="00F632F5">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FB3773" w14:textId="77777777" w:rsidR="00112E85" w:rsidRPr="007B5FB0" w:rsidRDefault="00112E85" w:rsidP="00F632F5">
            <w:pPr>
              <w:pStyle w:val="TAL"/>
              <w:rPr>
                <w:rFonts w:asciiTheme="majorHAnsi" w:hAnsiTheme="majorHAnsi" w:cstheme="majorHAnsi"/>
                <w:color w:val="000000" w:themeColor="text1"/>
                <w:szCs w:val="18"/>
                <w:highlight w:val="yellow"/>
                <w:lang w:eastAsia="ja-JP"/>
              </w:rPr>
            </w:pPr>
            <w:r w:rsidRPr="007B5FB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FD5C"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26904F"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7AF108" w14:textId="77777777" w:rsidR="00112E85" w:rsidRPr="00B24F5E"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7D7A93"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values: </w:t>
            </w:r>
            <w:r w:rsidRPr="007B5FB0">
              <w:rPr>
                <w:rFonts w:asciiTheme="majorHAnsi" w:hAnsiTheme="majorHAnsi" w:cstheme="majorHAnsi"/>
                <w:color w:val="000000" w:themeColor="text1"/>
                <w:szCs w:val="18"/>
                <w:highlight w:val="yellow"/>
              </w:rPr>
              <w:t>[Up to [4] value [sets] each with one value of {[0,]1,2,4}]</w:t>
            </w:r>
          </w:p>
          <w:p w14:paraId="02D43BDD"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the reported list contains only unique value </w:t>
            </w:r>
            <w:r w:rsidRPr="007B5FB0">
              <w:rPr>
                <w:rFonts w:asciiTheme="majorHAnsi" w:hAnsiTheme="majorHAnsi" w:cstheme="majorHAnsi"/>
                <w:color w:val="000000" w:themeColor="text1"/>
                <w:szCs w:val="18"/>
                <w:highlight w:val="yellow"/>
              </w:rPr>
              <w:t>[sets]</w:t>
            </w:r>
          </w:p>
          <w:p w14:paraId="23093453" w14:textId="77777777" w:rsidR="00112E85" w:rsidRPr="007B5FB0" w:rsidRDefault="00112E85" w:rsidP="00F632F5">
            <w:pPr>
              <w:pStyle w:val="FigureTitle"/>
              <w:spacing w:before="0" w:after="0"/>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darkYellow"/>
              </w:rPr>
              <w:t>This FG is a working assumption</w:t>
            </w:r>
            <w:r w:rsidRPr="007B5FB0">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91FFC"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689574CB"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A34E0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F5F81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3AE950"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1577EE"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r w:rsidRPr="007B5FB0">
              <w:rPr>
                <w:rFonts w:asciiTheme="majorHAnsi" w:eastAsia="Malgun Gothic" w:hAnsiTheme="majorHAnsi" w:cstheme="majorHAnsi"/>
                <w:color w:val="000000" w:themeColor="text1"/>
                <w:sz w:val="18"/>
                <w:szCs w:val="18"/>
                <w:highlight w:val="yellow"/>
                <w:lang w:eastAsia="ko-KR"/>
              </w:rPr>
              <w:t>[with [non-SFN scheme] TDM and FDM (except FR2)] [including PDCCH repetition for Type 3 CSS]</w:t>
            </w:r>
          </w:p>
          <w:p w14:paraId="57A6C571"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2. Support of reporting one  number as required number of BDs for the two PDCCH candidates</w:t>
            </w:r>
          </w:p>
          <w:p w14:paraId="33F1740A"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3.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FD845D"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CBD0B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373D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F099E"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0D36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C056C"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8A745"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95F44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C85AEC"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 xml:space="preserve">Component 2 candidate values: </w:t>
            </w:r>
            <w:r w:rsidRPr="007B5FB0">
              <w:rPr>
                <w:rFonts w:asciiTheme="majorHAnsi" w:eastAsia="Malgun Gothic" w:hAnsiTheme="majorHAnsi" w:cstheme="majorHAnsi"/>
                <w:color w:val="000000" w:themeColor="text1"/>
                <w:szCs w:val="18"/>
                <w:lang w:eastAsia="ko-KR"/>
              </w:rPr>
              <w:t>details 2 or 3</w:t>
            </w:r>
          </w:p>
          <w:p w14:paraId="0F54EC80"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Component 4 candidate values: </w:t>
            </w:r>
            <w:r w:rsidRPr="007B5FB0">
              <w:rPr>
                <w:rFonts w:asciiTheme="majorHAnsi" w:eastAsia="Malgun Gothic" w:hAnsiTheme="majorHAnsi" w:cstheme="majorHAnsi"/>
                <w:color w:val="000000" w:themeColor="text1"/>
                <w:szCs w:val="18"/>
                <w:highlight w:val="yellow"/>
                <w:lang w:eastAsia="ko-KR"/>
              </w:rPr>
              <w:t>[{0,1,2,3}]</w:t>
            </w:r>
          </w:p>
          <w:p w14:paraId="48019908"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p w14:paraId="00589A08"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6219DB61"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p w14:paraId="1501F41B"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for component 3, if N PDCCH candidates are overlapped, the number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E65D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16797FA8"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AE7679"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03DAEB"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F256D7"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A5E68"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048FA1"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06D0C8"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45277"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C4F7C"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220FE"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854B0"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F5C86A"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167AAE"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6D158A"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E02F0B"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Optional with capability signalling</w:t>
            </w:r>
          </w:p>
        </w:tc>
      </w:tr>
      <w:tr w:rsidR="00112E85" w:rsidRPr="007B5FB0" w14:paraId="1AB1336F"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230E8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F0F0E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5615E0"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91EAF3" w14:textId="77777777" w:rsidR="00112E85" w:rsidRPr="007B5FB0" w:rsidRDefault="00112E85" w:rsidP="00F632F5">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Support of determining two QCL-TypeD for time-domain overlapping CORESETs in the same CC or for intra-band CA when UE is configured with PDCCH repetition </w:t>
            </w:r>
            <w:r w:rsidRPr="007B5FB0">
              <w:rPr>
                <w:rFonts w:asciiTheme="majorHAnsi" w:eastAsia="Malgun Gothic" w:hAnsiTheme="majorHAnsi" w:cstheme="majorHAnsi"/>
                <w:color w:val="000000" w:themeColor="text1"/>
                <w:sz w:val="18"/>
                <w:szCs w:val="18"/>
                <w:highlight w:val="yellow"/>
                <w:lang w:eastAsia="ko-KR"/>
              </w:rPr>
              <w:t xml:space="preserve">[with non-SFN TDM and/or FDM </w:t>
            </w:r>
            <w:proofErr w:type="spellStart"/>
            <w:r w:rsidRPr="007B5FB0">
              <w:rPr>
                <w:rFonts w:asciiTheme="majorHAnsi" w:eastAsia="Malgun Gothic" w:hAnsiTheme="majorHAnsi" w:cstheme="majorHAnsi"/>
                <w:color w:val="000000" w:themeColor="text1"/>
                <w:sz w:val="18"/>
                <w:szCs w:val="18"/>
                <w:highlight w:val="yellow"/>
                <w:lang w:eastAsia="ko-KR"/>
              </w:rPr>
              <w:t>sheme</w:t>
            </w:r>
            <w:proofErr w:type="spellEnd"/>
            <w:r w:rsidRPr="007B5FB0">
              <w:rPr>
                <w:rFonts w:asciiTheme="majorHAnsi" w:eastAsia="Malgun Gothic" w:hAnsiTheme="majorHAnsi" w:cstheme="majorHAnsi"/>
                <w:color w:val="000000" w:themeColor="text1"/>
                <w:sz w:val="18"/>
                <w:szCs w:val="18"/>
                <w:highlight w:val="yellow"/>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EF2513"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6E179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C56A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E4E0C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F9D77"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8A509"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003D10"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334CC7"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155074"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C23AC"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1C0DF727"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B0EFAC6"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8B7426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97BB719"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2C04B6"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BD90A9"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463755E"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9A660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49BE77"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1CA87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785AEF"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45845F"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F432F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53EA59"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523025"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08D5036D"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F427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3500D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6EAB8D"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Multi-TRP PUSCH repetition (type A) </w:t>
            </w:r>
            <w:r w:rsidRPr="007B5FB0">
              <w:rPr>
                <w:rFonts w:asciiTheme="majorHAnsi" w:eastAsia="Malgun Gothic" w:hAnsiTheme="majorHAnsi" w:cstheme="majorHAnsi"/>
                <w:color w:val="000000" w:themeColor="text1"/>
                <w:szCs w:val="18"/>
                <w:highlight w:val="yellow"/>
                <w:lang w:eastAsia="ko-KR"/>
              </w:rPr>
              <w:t>[-CB]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B7F977"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multi-TRP PUSCH repetition (based on PUSCH repetition type A) </w:t>
            </w:r>
            <w:r w:rsidRPr="007B5FB0">
              <w:rPr>
                <w:rFonts w:asciiTheme="majorHAnsi" w:eastAsia="Malgun Gothic" w:hAnsiTheme="majorHAnsi" w:cstheme="majorHAnsi"/>
                <w:color w:val="000000" w:themeColor="text1"/>
                <w:sz w:val="18"/>
                <w:szCs w:val="18"/>
                <w:highlight w:val="yellow"/>
                <w:lang w:eastAsia="ko-KR"/>
              </w:rPr>
              <w:t>[for CB]</w:t>
            </w:r>
            <w:r w:rsidRPr="007B5FB0">
              <w:rPr>
                <w:rFonts w:asciiTheme="majorHAnsi" w:eastAsia="Malgun Gothic" w:hAnsiTheme="majorHAnsi" w:cstheme="majorHAnsi"/>
                <w:color w:val="000000" w:themeColor="text1"/>
                <w:sz w:val="18"/>
                <w:szCs w:val="18"/>
                <w:lang w:eastAsia="ko-KR"/>
              </w:rPr>
              <w:t>- sequential mapping for repetitions larger than 2</w:t>
            </w:r>
          </w:p>
          <w:p w14:paraId="18EA41BE"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p>
          <w:p w14:paraId="6DE8E4FF"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1AA5F5B6"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[2. The maximum number of PHR reporting across all CCs (including those related to M-TRP PUSCH repetition and the legacy Rel-15/16 PUSCH transmission)]</w:t>
            </w:r>
          </w:p>
          <w:p w14:paraId="6BD01052"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7B5FB0">
              <w:rPr>
                <w:rFonts w:asciiTheme="majorHAnsi" w:eastAsia="Malgun Gothic" w:hAnsiTheme="majorHAnsi" w:cstheme="majorHAnsi"/>
                <w:color w:val="000000" w:themeColor="text1"/>
                <w:sz w:val="18"/>
                <w:szCs w:val="18"/>
                <w:highlight w:val="yellow"/>
                <w:lang w:eastAsia="ko-KR"/>
              </w:rPr>
              <w:t>[3. Support dynamic switching between multi-TRP PUSCH scheme and single-TRP PUSCH transmission]</w:t>
            </w:r>
          </w:p>
          <w:p w14:paraId="280F0563"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Support PUSCH operations: CB based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4E7A82"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BEBB5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705C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165E97"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7ADE1"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68794"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5BEF8A"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01528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C702B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C111D0"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4E53900A"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F11C2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D2D14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B440A0"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20292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cyclic mapping when the number of repetitions is larger than 2 for single DCI based M-TRP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D837C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E1A3D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840CF"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BB11C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5CB3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1171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8F32E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A0C3A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7DA6B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BEC7"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48062CE9"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C9AED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464F5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5DBA2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BB614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90BFD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1C27C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7ECB"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2FD81"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83E37B"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AA03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A0BF6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DBF4C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4AB47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9ED0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3C189A76"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F5AF8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5C83F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3EBEF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30104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 to each TRP,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ED166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8190D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E41A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496A5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80D70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52E1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85CAF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C8892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4256C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08510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324C00AB"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EA677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F84A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E13816"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318506"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C919A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E94F9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2C3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D800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B4F63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670E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35137F"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39CBF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52EB51"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1A76C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71D3F01F"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C27F6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9F7A9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F1F0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C6AC36"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C9447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5499E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19C8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FF681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A4F1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A146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7E945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0D489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A675D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0285C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544F13CB"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AFCFC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C291C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0727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14F98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B695C1"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9BC66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8687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B81E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636671"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DC9A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0CF164"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95633F"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0D1A2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19287"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3271A41F"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728E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A96E8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23-3-1-1</w:t>
            </w:r>
            <w:r w:rsidRPr="007B5FB0">
              <w:rPr>
                <w:rFonts w:asciiTheme="majorHAnsi" w:eastAsia="Malgun Gothic" w:hAnsiTheme="majorHAnsi" w:cstheme="majorHAnsi"/>
                <w:color w:val="000000" w:themeColor="text1"/>
                <w:szCs w:val="18"/>
                <w:lang w:eastAsia="ko-KR"/>
              </w:rPr>
              <w:t xml:space="preserve"> </w:t>
            </w:r>
            <w:r w:rsidRPr="007B5FB0">
              <w:rPr>
                <w:rFonts w:asciiTheme="majorHAnsi" w:eastAsia="Malgun Gothic" w:hAnsiTheme="majorHAnsi" w:cstheme="majorHAnsi"/>
                <w:color w:val="000000" w:themeColor="text1"/>
                <w:szCs w:val="18"/>
                <w:highlight w:val="yellow"/>
                <w:lang w:eastAsia="ko-KR"/>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010814"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9FD076" w14:textId="77777777" w:rsidR="00112E85" w:rsidRPr="007B5FB0" w:rsidRDefault="00112E85" w:rsidP="00F632F5">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multi-TRP PUSCH repetition (based on PUSCH repetition type B) </w:t>
            </w:r>
            <w:r w:rsidRPr="007B5FB0">
              <w:rPr>
                <w:rFonts w:asciiTheme="majorHAnsi" w:eastAsia="Malgun Gothic" w:hAnsiTheme="majorHAnsi" w:cstheme="majorHAnsi"/>
                <w:color w:val="000000" w:themeColor="text1"/>
                <w:sz w:val="18"/>
                <w:szCs w:val="18"/>
                <w:highlight w:val="yellow"/>
                <w:lang w:eastAsia="ko-KR"/>
              </w:rPr>
              <w:t>[for CB]</w:t>
            </w:r>
          </w:p>
          <w:p w14:paraId="780D3FF7" w14:textId="77777777" w:rsidR="00112E85" w:rsidRPr="007B5FB0" w:rsidRDefault="00112E85" w:rsidP="00F632F5">
            <w:pPr>
              <w:snapToGrid w:val="0"/>
              <w:spacing w:afterLines="50" w:after="120"/>
              <w:contextualSpacing/>
              <w:rPr>
                <w:rFonts w:asciiTheme="majorHAnsi" w:eastAsia="Malgun Gothic" w:hAnsiTheme="majorHAnsi" w:cstheme="majorHAnsi"/>
                <w:color w:val="000000" w:themeColor="text1"/>
                <w:sz w:val="18"/>
                <w:szCs w:val="18"/>
                <w:lang w:eastAsia="ko-KR"/>
              </w:rPr>
            </w:pPr>
          </w:p>
          <w:p w14:paraId="2F5BE5BC" w14:textId="77777777" w:rsidR="00112E85" w:rsidRPr="007B5FB0" w:rsidRDefault="00112E85" w:rsidP="00F632F5">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Support PUSCH operations: CB based and NCB based and corresponding parameters including number of SRS resources</w:t>
            </w:r>
          </w:p>
          <w:p w14:paraId="738932A3"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689325"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E1DD10"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A9AF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46A0C9"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3105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5D057"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765612"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D0E0C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4C363E" w14:textId="77777777" w:rsidR="00112E85" w:rsidRPr="007B5FB0" w:rsidDel="00116B89"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9BD59"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220A31BE"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B21A3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A4B1D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709E7"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53AE5F"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395548FB"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p>
          <w:p w14:paraId="17DD9031"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[2. Support of up to two PUCCH spatial relation per PUCCH resource]</w:t>
            </w:r>
          </w:p>
          <w:p w14:paraId="29F15476"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41F03C"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A9FE92"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7F98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4CD61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DD14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15420"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D51B3B"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82647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555F14"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D7C6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1E2519A3"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2313F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C1278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15F5DA"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85928C"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53E359"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4582AE"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333A4"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D0D9AB"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3B4CB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AC8EC"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FAC14D"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D6905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6B8278"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candidate values</w:t>
            </w:r>
            <w:r w:rsidRPr="007B5FB0">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8DF8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6FB5A8A9"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554DE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9A0F3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45FC88"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F5C18C"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0F1763"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0110C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E482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335D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671D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A5067"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B264E"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39629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88160B"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28001"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06D417E2"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1456C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52D69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FFD3DF" w14:textId="77777777" w:rsidR="00112E85" w:rsidRPr="007B5FB0" w:rsidRDefault="00112E85" w:rsidP="00F632F5">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6FEA80" w14:textId="77777777" w:rsidR="00112E85" w:rsidRPr="007B5FB0" w:rsidRDefault="00112E85" w:rsidP="00F632F5">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PUCCH repetition scheme 3 (intra-slot repetition)</w:t>
            </w:r>
          </w:p>
          <w:p w14:paraId="2B841E32" w14:textId="77777777" w:rsidR="00112E85" w:rsidRPr="007B5FB0" w:rsidRDefault="00112E85" w:rsidP="00F632F5">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sequential mapping for repetitions larger than 2</w:t>
            </w:r>
          </w:p>
          <w:p w14:paraId="06873B03" w14:textId="77777777" w:rsidR="00112E85" w:rsidRPr="007B5FB0" w:rsidRDefault="00112E85" w:rsidP="00F632F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F8336"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896D08"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8B18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EADC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CA3A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FE029"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78D91"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3EB32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6B4025"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88C400"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32CE8A59"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A4F173"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F9307"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873F8"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eastAsia="DengXian" w:hAnsiTheme="majorHAnsi" w:cstheme="majorHAnsi"/>
                <w:color w:val="000000" w:themeColor="text1"/>
                <w:szCs w:val="18"/>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95D7D2"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4E856E40"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p>
          <w:p w14:paraId="6FE37AB8"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[3. The maximum number of configured additional PCIs is X2 when the configurations of SSB time domain positions and periodicity of the additional PCIs is different with SSB time domain positions and periodicity of the serving cell PCI]</w:t>
            </w:r>
          </w:p>
          <w:p w14:paraId="04E7CD26"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B5D849"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374C2D"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2242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1C2C8"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A71F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2B539"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1F10CB"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D4015B"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4D015" w14:textId="77777777" w:rsidR="00112E85" w:rsidRPr="007B5FB0" w:rsidRDefault="00112E85" w:rsidP="00F632F5">
            <w:pPr>
              <w:pStyle w:val="TAL"/>
              <w:rPr>
                <w:rFonts w:cs="Arial"/>
                <w:color w:val="000000" w:themeColor="text1"/>
                <w:szCs w:val="18"/>
                <w:highlight w:val="yellow"/>
              </w:rPr>
            </w:pPr>
            <w:r w:rsidRPr="007B5FB0">
              <w:rPr>
                <w:rFonts w:cs="Arial"/>
                <w:color w:val="000000" w:themeColor="text1"/>
                <w:szCs w:val="18"/>
                <w:highlight w:val="yellow"/>
              </w:rPr>
              <w:t>[Component 2 candidate values: {1,2,3,7}]</w:t>
            </w:r>
          </w:p>
          <w:p w14:paraId="3EEF8F2B" w14:textId="77777777" w:rsidR="00112E85" w:rsidRPr="007B5FB0" w:rsidRDefault="00112E85" w:rsidP="00F632F5">
            <w:pPr>
              <w:pStyle w:val="TAL"/>
              <w:rPr>
                <w:rFonts w:cs="Arial"/>
                <w:color w:val="000000" w:themeColor="text1"/>
                <w:szCs w:val="18"/>
                <w:highlight w:val="yellow"/>
              </w:rPr>
            </w:pPr>
          </w:p>
          <w:p w14:paraId="075440C9" w14:textId="77777777" w:rsidR="00112E85" w:rsidRPr="007B5FB0" w:rsidRDefault="00112E85" w:rsidP="00F632F5">
            <w:pPr>
              <w:pStyle w:val="TAL"/>
              <w:rPr>
                <w:rFonts w:cs="Arial"/>
                <w:color w:val="000000" w:themeColor="text1"/>
                <w:szCs w:val="18"/>
                <w:highlight w:val="yellow"/>
              </w:rPr>
            </w:pPr>
            <w:r w:rsidRPr="007B5FB0">
              <w:rPr>
                <w:rFonts w:cs="Arial"/>
                <w:color w:val="000000" w:themeColor="text1"/>
                <w:szCs w:val="18"/>
                <w:highlight w:val="yellow"/>
              </w:rPr>
              <w:t>[Component 3 candidate values: {0,1,2,3,7}]</w:t>
            </w:r>
          </w:p>
          <w:p w14:paraId="46462288" w14:textId="77777777" w:rsidR="00112E85" w:rsidRPr="007B5FB0" w:rsidRDefault="00112E85" w:rsidP="00F632F5">
            <w:pPr>
              <w:pStyle w:val="TAL"/>
              <w:rPr>
                <w:rFonts w:cs="Arial"/>
                <w:color w:val="000000" w:themeColor="text1"/>
                <w:szCs w:val="18"/>
                <w:highlight w:val="yellow"/>
              </w:rPr>
            </w:pPr>
            <w:r w:rsidRPr="007B5FB0">
              <w:rPr>
                <w:rFonts w:cs="Arial"/>
                <w:color w:val="000000" w:themeColor="text1"/>
                <w:szCs w:val="18"/>
                <w:highlight w:val="yellow"/>
              </w:rPr>
              <w:t xml:space="preserve"> </w:t>
            </w:r>
          </w:p>
          <w:p w14:paraId="0BA78823" w14:textId="77777777" w:rsidR="00112E85" w:rsidRPr="007B5FB0" w:rsidRDefault="00112E85" w:rsidP="00F632F5">
            <w:pPr>
              <w:pStyle w:val="TAL"/>
              <w:rPr>
                <w:rFonts w:cs="Arial"/>
                <w:color w:val="000000" w:themeColor="text1"/>
                <w:szCs w:val="18"/>
                <w:highlight w:val="yellow"/>
              </w:rPr>
            </w:pPr>
          </w:p>
          <w:p w14:paraId="351E5A31" w14:textId="77777777" w:rsidR="00112E85" w:rsidRPr="007B5FB0" w:rsidRDefault="00112E85" w:rsidP="00F632F5">
            <w:pPr>
              <w:pStyle w:val="TAL"/>
              <w:rPr>
                <w:rFonts w:asciiTheme="majorHAnsi" w:hAnsiTheme="majorHAnsi" w:cstheme="majorHAnsi"/>
                <w:color w:val="000000" w:themeColor="text1"/>
                <w:szCs w:val="18"/>
              </w:rPr>
            </w:pPr>
            <w:r w:rsidRPr="007B5FB0">
              <w:rPr>
                <w:rFonts w:cs="Arial"/>
                <w:color w:val="000000" w:themeColor="text1"/>
                <w:szCs w:val="18"/>
                <w:highlight w:val="yellow"/>
              </w:rPr>
              <w:t>[Note: case1 and case2 cannot be enabled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6DB78"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7EA229C5"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9E468F"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05A7B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F705F"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86A707"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w:t>
            </w:r>
            <w:r w:rsidRPr="007B5FB0">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04C2B26E"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[2. Maximum number of SSB and CSI-RS resources for measurement in both CMR sets within a slot across all CCs]</w:t>
            </w:r>
          </w:p>
          <w:p w14:paraId="3C43D53E"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[3. Maximum number of configured SSB and CSI-RS resources for measurement in both CMR sets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58769B"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CACBF0"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E6F6F"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05C67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BDEE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43B88"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2CBFE5"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CABF2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1545D0"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Component 1 candidate values: </w:t>
            </w:r>
            <w:r w:rsidRPr="007B5FB0">
              <w:rPr>
                <w:rFonts w:asciiTheme="majorHAnsi" w:hAnsiTheme="majorHAnsi" w:cstheme="majorHAnsi"/>
                <w:color w:val="000000" w:themeColor="text1"/>
                <w:szCs w:val="18"/>
                <w:lang w:eastAsia="zh-CN"/>
              </w:rPr>
              <w:t>{1,2,3,4}</w:t>
            </w:r>
          </w:p>
          <w:p w14:paraId="1324314E" w14:textId="77777777" w:rsidR="00112E85" w:rsidRPr="007B5FB0" w:rsidRDefault="00112E85" w:rsidP="00F632F5">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values: FFS</w:t>
            </w:r>
          </w:p>
          <w:p w14:paraId="6E8430A9"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Component 3 candidate values: FFS</w:t>
            </w:r>
          </w:p>
          <w:p w14:paraId="604BAD7E" w14:textId="77777777" w:rsidR="00112E85" w:rsidRPr="007B5FB0" w:rsidRDefault="00112E85" w:rsidP="00F632F5">
            <w:pPr>
              <w:pStyle w:val="TAL"/>
              <w:rPr>
                <w:rFonts w:asciiTheme="majorHAnsi" w:hAnsiTheme="majorHAnsi" w:cstheme="majorHAnsi"/>
                <w:color w:val="000000" w:themeColor="text1"/>
                <w:szCs w:val="18"/>
              </w:rPr>
            </w:pPr>
          </w:p>
          <w:p w14:paraId="524B9C67"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If FG 23-5-1a is not introduced, the relationship of this FG with FG 16-1g/16-1g-1 needs to be further clarified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C0F42"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285FC571"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E295FC1"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44B4C41"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B9049F"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Resources [for beam management , PL measurement, BFD, 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FF32BA3"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Note: Strive to align the final implementation of FG 23-5-1a with related R15/16 implementations </w:t>
            </w:r>
          </w:p>
          <w:p w14:paraId="5EDE1149"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If 23-5-1a ends up being identical to one or more of Rel.15/ 16 FGs this row will be deleted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84A0E2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C0D2EC8"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0C86ED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522E09"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BD04FB"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174F8B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F771F30"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7F43493"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E91D7D3"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Component 1 candidate values: FFS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118D1F"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112E85" w:rsidRPr="007B5FB0" w14:paraId="5F80A6EB"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26381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42EBD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5DE847"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A4B17A"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w:t>
            </w:r>
            <w:r w:rsidRPr="007B5FB0">
              <w:rPr>
                <w:rFonts w:asciiTheme="majorHAnsi" w:hAnsiTheme="majorHAnsi" w:cstheme="majorHAnsi"/>
                <w:color w:val="000000" w:themeColor="text1"/>
                <w:sz w:val="18"/>
                <w:szCs w:val="18"/>
                <w:lang w:eastAsia="zh-CN"/>
              </w:rPr>
              <w:t xml:space="preserve"> of the maximum </w:t>
            </w:r>
            <w:r w:rsidRPr="007B5FB0">
              <w:rPr>
                <w:rFonts w:asciiTheme="majorHAnsi" w:hAnsiTheme="majorHAnsi" w:cstheme="majorHAnsi"/>
                <w:color w:val="000000" w:themeColor="text1"/>
                <w:sz w:val="18"/>
                <w:szCs w:val="18"/>
              </w:rPr>
              <w:t>number of BFD-RS resources per set</w:t>
            </w:r>
          </w:p>
          <w:p w14:paraId="0A396C51"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 xml:space="preserve">2. [Support of Rel-17 M-TRP BFR based on two BFD-RS sets]  </w:t>
            </w:r>
          </w:p>
          <w:p w14:paraId="57FD0E7B"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[3. Support PUCCH-SR resource for MTRP BFRQ]</w:t>
            </w:r>
          </w:p>
          <w:p w14:paraId="22216139"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4. Supported maximum number of BFD-RS resources across two BFD-RS sets per BWP</w:t>
            </w:r>
            <w:r w:rsidRPr="007B5FB0" w:rsidDel="000F6078">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9B87B1"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B1962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A0B9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B8D3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6B19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7792B"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B050DF"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1B443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14DD93"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 xml:space="preserve">[Candidate values: </w:t>
            </w:r>
            <w:r w:rsidRPr="007B5FB0">
              <w:rPr>
                <w:rFonts w:asciiTheme="majorHAnsi" w:hAnsiTheme="majorHAnsi" w:cstheme="majorHAnsi"/>
                <w:color w:val="000000" w:themeColor="text1"/>
                <w:szCs w:val="18"/>
                <w:highlight w:val="yellow"/>
                <w:lang w:eastAsia="zh-CN"/>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854A4F"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2E247A44"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9066A0"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BDFF7C"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FF1F72"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664BB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1. Max number of PUCCH-SR resources for MTRP BFRQ</w:t>
            </w:r>
          </w:p>
          <w:p w14:paraId="43740D50"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[2. Association between BFD-RS resource set on sPCell and a PUCCH SR resource (if component candidate value equals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2FA1B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5C83C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9863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DF1372"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F9D4F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C6F7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DBAC6"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F2DF6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72137F"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Component candidate values: {</w:t>
            </w:r>
            <w:r w:rsidRPr="007B5FB0">
              <w:rPr>
                <w:rFonts w:asciiTheme="majorHAnsi" w:hAnsiTheme="majorHAnsi" w:cstheme="majorHAnsi"/>
                <w:color w:val="000000" w:themeColor="text1"/>
                <w:szCs w:val="18"/>
                <w:highlight w:val="yellow"/>
                <w:lang w:eastAsia="zh-CN"/>
              </w:rPr>
              <w:t>[0,1]</w:t>
            </w:r>
            <w:r w:rsidRPr="007B5FB0">
              <w:rPr>
                <w:rFonts w:asciiTheme="majorHAnsi" w:hAnsiTheme="majorHAnsi" w:cstheme="majorHAnsi"/>
                <w:color w:val="000000" w:themeColor="text1"/>
                <w:szCs w:val="18"/>
                <w:lang w:eastAsia="zh-CN"/>
              </w:rPr>
              <w: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2B0C6"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112E85" w:rsidRPr="007B5FB0" w14:paraId="154D4409"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73507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E346F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73C9D"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w:t>
            </w:r>
            <w:r w:rsidRPr="007B5FB0">
              <w:rPr>
                <w:color w:val="000000" w:themeColor="text1"/>
              </w:rPr>
              <w:t xml:space="preserve"> </w:t>
            </w:r>
            <w:r w:rsidRPr="007B5FB0">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4D31AC"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PDCCH scheduling </w:t>
            </w:r>
            <w:r w:rsidRPr="007B5FB0">
              <w:rPr>
                <w:rFonts w:asciiTheme="majorHAnsi" w:hAnsiTheme="majorHAnsi" w:cstheme="majorHAnsi"/>
                <w:color w:val="000000" w:themeColor="text1"/>
                <w:szCs w:val="18"/>
                <w:highlight w:val="yellow"/>
                <w:lang w:eastAsia="zh-CN"/>
              </w:rPr>
              <w:t>[single TRP/]</w:t>
            </w:r>
            <w:r w:rsidRPr="007B5FB0">
              <w:rPr>
                <w:rFonts w:asciiTheme="majorHAnsi" w:hAnsiTheme="majorHAnsi" w:cstheme="majorHAnsi"/>
                <w:color w:val="000000" w:themeColor="text1"/>
                <w:szCs w:val="18"/>
                <w:lang w:eastAsia="zh-CN"/>
              </w:rPr>
              <w:t xml:space="preserve"> SFN Scheme A PDSCH </w:t>
            </w:r>
            <w:r w:rsidRPr="007B5FB0">
              <w:rPr>
                <w:rFonts w:asciiTheme="majorHAnsi" w:hAnsiTheme="majorHAnsi" w:cstheme="majorHAnsi"/>
                <w:color w:val="000000" w:themeColor="text1"/>
                <w:szCs w:val="18"/>
                <w:highlight w:val="yellow"/>
                <w:lang w:eastAsia="zh-CN"/>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7756C5"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48A1C0"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228F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9E930"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3BA65" w14:textId="77777777" w:rsidR="00112E85" w:rsidRPr="007B5FB0" w:rsidRDefault="00112E85" w:rsidP="00F632F5">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627401"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0936DC"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8A705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055C7A"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9931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1933A9E4"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37BCD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54B7C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1B6387"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C5ECC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A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19C472" w14:textId="77777777" w:rsidR="00112E85" w:rsidRPr="007B5FB0" w:rsidRDefault="00112E85" w:rsidP="00F632F5">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212B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402D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4ECE12"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47710" w14:textId="77777777" w:rsidR="00112E85" w:rsidRPr="007B5FB0" w:rsidRDefault="00112E85" w:rsidP="00F632F5">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85138"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7091DC"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98677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C5D8BB" w14:textId="77777777" w:rsidR="00112E85" w:rsidRPr="007B5FB0" w:rsidDel="00116B89"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866FC"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2FC916EE"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094939"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AEEC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B7A88D"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CA1C16"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PDSCH </w:t>
            </w:r>
            <w:r w:rsidRPr="007B5FB0">
              <w:rPr>
                <w:rFonts w:asciiTheme="majorHAnsi" w:hAnsiTheme="majorHAnsi" w:cstheme="majorHAnsi"/>
                <w:color w:val="000000" w:themeColor="text1"/>
                <w:szCs w:val="18"/>
                <w:highlight w:val="yellow"/>
                <w:lang w:eastAsia="zh-CN"/>
              </w:rPr>
              <w:t>[only scheduled by [single TRP/ Scheme A] PDCCH] [and default QCL assumption with one or two TCI states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A4634B"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81EBEB"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46EA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553C0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EBD592" w14:textId="77777777" w:rsidR="00112E85" w:rsidRPr="007B5FB0" w:rsidRDefault="00112E85" w:rsidP="00F632F5">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D086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E7FA08"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70021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0DDA18" w14:textId="77777777" w:rsidR="00112E85" w:rsidRPr="007B5FB0" w:rsidDel="00116B89"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4901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112E85" w:rsidRPr="007B5FB0" w14:paraId="6915B1FE"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816800"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7FA30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E84B6"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5F7F0"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PDCCH scheduling SFN Scheme B PDSCH </w:t>
            </w:r>
            <w:r w:rsidRPr="007B5FB0">
              <w:rPr>
                <w:rFonts w:asciiTheme="majorHAnsi" w:hAnsiTheme="majorHAnsi" w:cstheme="majorHAnsi"/>
                <w:color w:val="000000" w:themeColor="text1"/>
                <w:szCs w:val="18"/>
                <w:highlight w:val="yellow"/>
                <w:lang w:eastAsia="zh-CN"/>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15600C" w14:textId="77777777" w:rsidR="00112E85" w:rsidRPr="007B5FB0" w:rsidRDefault="00112E85" w:rsidP="00F632F5">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12662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4DB8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C788B6"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D49BD1" w14:textId="77777777" w:rsidR="00112E85" w:rsidRPr="007B5FB0" w:rsidRDefault="00112E85" w:rsidP="00F632F5">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6A5168"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C1CA42"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79511F"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29D194"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9E0E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6A34C018"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5A405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62B54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D21C32"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908E7F"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B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B759EF" w14:textId="77777777" w:rsidR="00112E85" w:rsidRPr="007B5FB0" w:rsidRDefault="00112E85" w:rsidP="00F632F5">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01D75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AF7401"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02422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17CD4" w14:textId="77777777" w:rsidR="00112E85" w:rsidRPr="007B5FB0" w:rsidRDefault="00112E85" w:rsidP="00F632F5">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ED21F"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9FA18A"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05006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ED3E0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10E0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30277FE9"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BA3B8E"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8B5A19"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0C7508"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F288CD"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PDSCH </w:t>
            </w:r>
            <w:r w:rsidRPr="007B5FB0">
              <w:rPr>
                <w:rFonts w:asciiTheme="majorHAnsi" w:hAnsiTheme="majorHAnsi" w:cstheme="majorHAnsi"/>
                <w:color w:val="000000" w:themeColor="text1"/>
                <w:szCs w:val="18"/>
                <w:highlight w:val="yellow"/>
                <w:lang w:eastAsia="zh-CN"/>
              </w:rPr>
              <w:t>[only and default QCL assumption with two TCI states for PDSCH] [scheduled by [single TRP/Scheme B]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76F299" w14:textId="77777777" w:rsidR="00112E85" w:rsidRPr="007B5FB0" w:rsidRDefault="00112E85" w:rsidP="00F632F5">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458E0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78AF2"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4A5A48"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763302" w14:textId="77777777" w:rsidR="00112E85" w:rsidRPr="007B5FB0" w:rsidRDefault="00112E85" w:rsidP="00F632F5">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F85B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92A2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A2D2E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813BA2"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D9A8A4"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112E85" w:rsidRPr="007B5FB0" w14:paraId="6114429A"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62C96F"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D6A59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9AFB27"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A1DF95"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0B3DD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50D587"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C3CE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5A930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8986B"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BFEE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BF19C6"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4C8554"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A3D240"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C5C49A"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37BF8CAC"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4BF51F"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0784A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798F3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788E9E"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B042879"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w:t>
            </w:r>
          </w:p>
          <w:p w14:paraId="1991AB70"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6A965F"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17743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1E9D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05067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50A5F"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BB8E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F04577"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A5A2C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6256C8"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A7E9C3"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61A79933"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846A1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E7CD40"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B9ED9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DD5FF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75B6C4C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7FA87F93"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3336E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CDB8D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9259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63D3A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BB26D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E3EB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4954F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4E4B92"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B612D4"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D335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62091900"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AD186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D662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94DE6E"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5E9E5" w14:textId="77777777" w:rsidR="00112E85" w:rsidRPr="007B5FB0" w:rsidRDefault="00112E85" w:rsidP="00F632F5">
            <w:pPr>
              <w:pStyle w:val="ListParagraph"/>
              <w:numPr>
                <w:ilvl w:val="0"/>
                <w:numId w:val="38"/>
              </w:numPr>
              <w:overflowPunct/>
              <w:autoSpaceDE/>
              <w:autoSpaceDN/>
              <w:adjustRightInd/>
              <w:spacing w:before="60" w:after="120"/>
              <w:contextualSpacing/>
              <w:jc w:val="both"/>
              <w:textAlignment w:val="auto"/>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6A8AB80D" w14:textId="77777777" w:rsidR="00112E85" w:rsidRPr="007B5FB0" w:rsidRDefault="00112E85" w:rsidP="00F632F5">
            <w:pPr>
              <w:pStyle w:val="ListParagraph"/>
              <w:numPr>
                <w:ilvl w:val="0"/>
                <w:numId w:val="38"/>
              </w:numPr>
              <w:overflowPunct/>
              <w:autoSpaceDE/>
              <w:autoSpaceDN/>
              <w:adjustRightInd/>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Maximum number of NZP CSI-RS resources in one CSI-RS resource set: Ks,max</w:t>
            </w:r>
          </w:p>
          <w:p w14:paraId="66C3BDF6" w14:textId="77777777" w:rsidR="00112E85" w:rsidRPr="007B5FB0" w:rsidRDefault="00112E85" w:rsidP="00F632F5">
            <w:pPr>
              <w:pStyle w:val="ListParagraph"/>
              <w:numPr>
                <w:ilvl w:val="0"/>
                <w:numId w:val="38"/>
              </w:numPr>
              <w:overflowPunct/>
              <w:autoSpaceDE/>
              <w:autoSpaceDN/>
              <w:adjustRightInd/>
              <w:textAlignment w:val="auto"/>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lang w:eastAsia="zh-CN"/>
              </w:rPr>
              <w:t xml:space="preserve">CSI report mode </w:t>
            </w:r>
            <w:r w:rsidRPr="007B5FB0">
              <w:rPr>
                <w:rFonts w:asciiTheme="majorHAnsi" w:eastAsia="Malgun Gothic" w:hAnsiTheme="majorHAnsi" w:cstheme="majorHAnsi"/>
                <w:bCs/>
                <w:color w:val="000000" w:themeColor="text1"/>
                <w:kern w:val="2"/>
                <w:sz w:val="18"/>
                <w:szCs w:val="18"/>
                <w:highlight w:val="yellow"/>
                <w:lang w:eastAsia="zh-CN"/>
              </w:rPr>
              <w:t>[selection]</w:t>
            </w:r>
            <w:r w:rsidRPr="007B5FB0">
              <w:rPr>
                <w:rFonts w:asciiTheme="majorHAnsi" w:eastAsia="Malgun Gothic" w:hAnsiTheme="majorHAnsi" w:cstheme="majorHAnsi"/>
                <w:bCs/>
                <w:color w:val="000000" w:themeColor="text1"/>
                <w:kern w:val="2"/>
                <w:sz w:val="18"/>
                <w:szCs w:val="18"/>
                <w:lang w:eastAsia="zh-CN"/>
              </w:rPr>
              <w:t xml:space="preserve"> of mode 1 with X=0 </w:t>
            </w:r>
            <w:r w:rsidRPr="007B5FB0">
              <w:rPr>
                <w:rFonts w:asciiTheme="majorHAnsi" w:eastAsia="Malgun Gothic" w:hAnsiTheme="majorHAnsi" w:cstheme="majorHAnsi"/>
                <w:bCs/>
                <w:color w:val="000000" w:themeColor="text1"/>
                <w:kern w:val="2"/>
                <w:sz w:val="18"/>
                <w:szCs w:val="18"/>
                <w:highlight w:val="yellow"/>
                <w:lang w:eastAsia="zh-CN"/>
              </w:rPr>
              <w:t>[and/or]</w:t>
            </w:r>
            <w:r w:rsidRPr="007B5FB0">
              <w:rPr>
                <w:rFonts w:asciiTheme="majorHAnsi" w:eastAsia="Malgun Gothic" w:hAnsiTheme="majorHAnsi" w:cstheme="majorHAnsi"/>
                <w:bCs/>
                <w:color w:val="000000" w:themeColor="text1"/>
                <w:kern w:val="2"/>
                <w:sz w:val="18"/>
                <w:szCs w:val="18"/>
                <w:lang w:eastAsia="zh-CN"/>
              </w:rPr>
              <w:t xml:space="preserve"> mode 2</w:t>
            </w:r>
          </w:p>
          <w:p w14:paraId="7E5B6E24" w14:textId="77777777" w:rsidR="00112E85" w:rsidRPr="007B5FB0" w:rsidRDefault="00112E85" w:rsidP="00F632F5">
            <w:pPr>
              <w:pStyle w:val="ListParagraph"/>
              <w:numPr>
                <w:ilvl w:val="0"/>
                <w:numId w:val="38"/>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 xml:space="preserve">A list of </w:t>
            </w:r>
            <w:r w:rsidRPr="007B5FB0">
              <w:rPr>
                <w:rFonts w:asciiTheme="majorHAnsi" w:eastAsia="Malgun Gothic" w:hAnsiTheme="majorHAnsi" w:cstheme="majorHAnsi"/>
                <w:bCs/>
                <w:color w:val="000000" w:themeColor="text1"/>
                <w:kern w:val="2"/>
                <w:sz w:val="18"/>
                <w:szCs w:val="18"/>
                <w:highlight w:val="yellow"/>
                <w:lang w:eastAsia="zh-CN"/>
              </w:rPr>
              <w:t>[supported combinations, up to 16, across all CCs simultaneously, where each combination is]</w:t>
            </w:r>
          </w:p>
          <w:p w14:paraId="149D4AE0" w14:textId="77777777" w:rsidR="00112E85" w:rsidRPr="007B5FB0" w:rsidRDefault="00112E85" w:rsidP="00F632F5">
            <w:pPr>
              <w:pStyle w:val="ListParagraph"/>
              <w:numPr>
                <w:ilvl w:val="1"/>
                <w:numId w:val="38"/>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 xml:space="preserve">[Maximum number of Tx ports in one NZP CSI-RS resource associated with a single-TRP measurement hypothesis] </w:t>
            </w:r>
          </w:p>
          <w:p w14:paraId="714E2726" w14:textId="77777777" w:rsidR="00112E85" w:rsidRPr="007B5FB0" w:rsidRDefault="00112E85" w:rsidP="00F632F5">
            <w:pPr>
              <w:pStyle w:val="ListParagraph"/>
              <w:numPr>
                <w:ilvl w:val="0"/>
                <w:numId w:val="40"/>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5E40CA59" w14:textId="77777777" w:rsidR="00112E85" w:rsidRPr="007B5FB0" w:rsidRDefault="00112E85" w:rsidP="00F632F5">
            <w:pPr>
              <w:pStyle w:val="ListParagraph"/>
              <w:numPr>
                <w:ilvl w:val="0"/>
                <w:numId w:val="40"/>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[Maximum total number of CMRs for single-TRP measurement] [per CC/across all CCs]</w:t>
            </w:r>
          </w:p>
          <w:p w14:paraId="769FA7BF" w14:textId="77777777" w:rsidR="00112E85" w:rsidRPr="007B5FB0" w:rsidRDefault="00112E85" w:rsidP="00F632F5">
            <w:pPr>
              <w:pStyle w:val="ListParagraph"/>
              <w:numPr>
                <w:ilvl w:val="0"/>
                <w:numId w:val="40"/>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Maximum total number of CMRs for NCJT measurement [per CC/across all CCs]</w:t>
            </w:r>
          </w:p>
          <w:p w14:paraId="65F34E69" w14:textId="77777777" w:rsidR="00112E85" w:rsidRPr="007B5FB0" w:rsidRDefault="00112E85" w:rsidP="00F632F5">
            <w:pPr>
              <w:pStyle w:val="ListParagraph"/>
              <w:numPr>
                <w:ilvl w:val="0"/>
                <w:numId w:val="40"/>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[Maximum total number of Tx ports of NZP CSI-RS resources associated with single-TRP measurement hypotheses] [per CC/across all CCs]</w:t>
            </w:r>
          </w:p>
          <w:p w14:paraId="4213EE15" w14:textId="77777777" w:rsidR="00112E85" w:rsidRPr="007B5FB0" w:rsidRDefault="00112E85" w:rsidP="00F632F5">
            <w:pPr>
              <w:pStyle w:val="ListParagraph"/>
              <w:numPr>
                <w:ilvl w:val="0"/>
                <w:numId w:val="40"/>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 [per CC/across all CCs]</w:t>
            </w:r>
          </w:p>
          <w:p w14:paraId="11A1709A" w14:textId="77777777" w:rsidR="00112E85" w:rsidRPr="007B5FB0" w:rsidRDefault="00112E85" w:rsidP="00F632F5">
            <w:pPr>
              <w:pStyle w:val="ListParagraph"/>
              <w:numPr>
                <w:ilvl w:val="0"/>
                <w:numId w:val="40"/>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[Maximum total number of Tx ports of NZP CSI-RS resources associated with one NCJT measurement]</w:t>
            </w:r>
          </w:p>
          <w:p w14:paraId="796976AB" w14:textId="77777777" w:rsidR="00112E85" w:rsidRPr="007B5FB0" w:rsidRDefault="00112E85" w:rsidP="00F632F5">
            <w:pPr>
              <w:pStyle w:val="ListParagraph"/>
              <w:numPr>
                <w:ilvl w:val="0"/>
                <w:numId w:val="38"/>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[A list of (Y1,Y2): UE can process Y1 NCJT CSI and Y2 sTRP CSI measurement hypothesis simultaneously in a CC]</w:t>
            </w:r>
          </w:p>
          <w:p w14:paraId="5DFA7D33" w14:textId="77777777" w:rsidR="00112E85" w:rsidRPr="007B5FB0" w:rsidRDefault="00112E85" w:rsidP="00F632F5">
            <w:pPr>
              <w:pStyle w:val="ListParagraph"/>
              <w:numPr>
                <w:ilvl w:val="0"/>
                <w:numId w:val="38"/>
              </w:numPr>
              <w:overflowPunct/>
              <w:autoSpaceDE/>
              <w:autoSpaceDN/>
              <w:adjustRightInd/>
              <w:spacing w:before="60" w:after="120"/>
              <w:contextualSpacing/>
              <w:jc w:val="both"/>
              <w:textAlignment w:val="auto"/>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[A list of (X1,X2): UE can process X1 NCJT CSI and X2 sTRP CSI measurement hypothesis simultaneously across all CCs]</w:t>
            </w:r>
          </w:p>
          <w:p w14:paraId="6DA1E9C3" w14:textId="77777777" w:rsidR="00112E85" w:rsidRPr="007B5FB0" w:rsidRDefault="00112E85" w:rsidP="00F632F5">
            <w:pPr>
              <w:ind w:left="360"/>
              <w:rPr>
                <w:rFonts w:asciiTheme="majorHAnsi" w:eastAsia="Malgun Gothic" w:hAnsiTheme="majorHAnsi" w:cstheme="majorHAnsi"/>
                <w:bCs/>
                <w:color w:val="000000" w:themeColor="text1"/>
                <w:kern w:val="2"/>
                <w:sz w:val="18"/>
                <w:szCs w:val="18"/>
                <w:lang w:eastAsia="zh-CN"/>
              </w:rPr>
            </w:pPr>
          </w:p>
          <w:p w14:paraId="7791CEAE" w14:textId="77777777" w:rsidR="00112E85" w:rsidRPr="007B5FB0" w:rsidRDefault="00112E85" w:rsidP="00F632F5">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B2D855"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21F6BD"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3A3E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3967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0C40C" w14:textId="77777777" w:rsidR="00112E85" w:rsidRPr="007B5FB0" w:rsidRDefault="00112E85" w:rsidP="00F632F5">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DF89E"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87B3C5"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08556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C0F2CF" w14:textId="77777777" w:rsidR="00112E85" w:rsidRPr="007B5FB0" w:rsidRDefault="00112E85" w:rsidP="00F632F5">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 set: {[0, 2, 3,] 4, 5, 6, 7, 8}]</w:t>
            </w:r>
          </w:p>
          <w:p w14:paraId="062FD75A" w14:textId="77777777" w:rsidR="00112E85" w:rsidRPr="007B5FB0" w:rsidRDefault="00112E85" w:rsidP="00F632F5">
            <w:pPr>
              <w:pStyle w:val="TAL"/>
              <w:rPr>
                <w:rFonts w:asciiTheme="majorHAnsi" w:hAnsiTheme="majorHAnsi" w:cstheme="majorHAnsi"/>
                <w:color w:val="000000" w:themeColor="text1"/>
                <w:szCs w:val="18"/>
                <w:highlight w:val="yellow"/>
              </w:rPr>
            </w:pPr>
          </w:p>
          <w:p w14:paraId="74655DC0" w14:textId="77777777" w:rsidR="00112E85" w:rsidRPr="007B5FB0" w:rsidRDefault="00112E85" w:rsidP="00F632F5">
            <w:pPr>
              <w:pStyle w:val="TAL"/>
              <w:rPr>
                <w:rFonts w:cs="Arial"/>
                <w:color w:val="000000" w:themeColor="text1"/>
                <w:szCs w:val="18"/>
                <w:lang w:eastAsia="ja-JP"/>
              </w:rPr>
            </w:pPr>
            <w:r w:rsidRPr="007B5FB0">
              <w:rPr>
                <w:rFonts w:cs="Arial"/>
                <w:color w:val="000000" w:themeColor="text1"/>
                <w:szCs w:val="18"/>
                <w:highlight w:val="yellow"/>
                <w:lang w:eastAsia="ja-JP"/>
              </w:rPr>
              <w:t>[Component 3 candidate value set: {</w:t>
            </w:r>
            <w:r w:rsidRPr="007B5FB0">
              <w:rPr>
                <w:rFonts w:cs="Arial"/>
                <w:color w:val="000000" w:themeColor="text1"/>
                <w:szCs w:val="18"/>
                <w:highlight w:val="yellow"/>
              </w:rPr>
              <w:t xml:space="preserve"> </w:t>
            </w:r>
            <w:r w:rsidRPr="007B5FB0">
              <w:rPr>
                <w:rFonts w:cs="Arial"/>
                <w:color w:val="000000" w:themeColor="text1"/>
                <w:szCs w:val="18"/>
                <w:highlight w:val="yellow"/>
                <w:lang w:eastAsia="ja-JP"/>
              </w:rPr>
              <w:t>mode 1 with X=0, mode 2, both]</w:t>
            </w:r>
          </w:p>
          <w:p w14:paraId="6FCA8895" w14:textId="77777777" w:rsidR="00112E85" w:rsidRPr="007B5FB0" w:rsidRDefault="00112E85" w:rsidP="00F632F5">
            <w:pPr>
              <w:pStyle w:val="TAL"/>
              <w:rPr>
                <w:rFonts w:cs="Arial"/>
                <w:color w:val="000000" w:themeColor="text1"/>
                <w:szCs w:val="18"/>
                <w:lang w:eastAsia="ja-JP"/>
              </w:rPr>
            </w:pPr>
          </w:p>
          <w:p w14:paraId="47E6A374" w14:textId="77777777" w:rsidR="00112E85" w:rsidRPr="007B5FB0" w:rsidRDefault="00112E85" w:rsidP="00F632F5">
            <w:pPr>
              <w:pStyle w:val="TAL"/>
              <w:rPr>
                <w:rFonts w:cs="Arial"/>
                <w:color w:val="000000" w:themeColor="text1"/>
                <w:szCs w:val="18"/>
                <w:lang w:eastAsia="ja-JP"/>
              </w:rPr>
            </w:pPr>
            <w:r w:rsidRPr="007B5FB0">
              <w:rPr>
                <w:rFonts w:cs="Arial"/>
                <w:color w:val="000000" w:themeColor="text1"/>
                <w:szCs w:val="18"/>
                <w:lang w:eastAsia="ja-JP"/>
              </w:rPr>
              <w:t>Component 5 candidate values:</w:t>
            </w:r>
          </w:p>
          <w:p w14:paraId="7619858F" w14:textId="77777777" w:rsidR="00112E85" w:rsidRPr="007B5FB0" w:rsidRDefault="00112E85" w:rsidP="00F632F5">
            <w:pPr>
              <w:pStyle w:val="TAL"/>
              <w:numPr>
                <w:ilvl w:val="0"/>
                <w:numId w:val="39"/>
              </w:numPr>
              <w:rPr>
                <w:rFonts w:cs="Arial"/>
                <w:color w:val="000000" w:themeColor="text1"/>
                <w:szCs w:val="18"/>
                <w:highlight w:val="yellow"/>
                <w:lang w:eastAsia="ja-JP"/>
              </w:rPr>
            </w:pPr>
            <w:r w:rsidRPr="007B5FB0">
              <w:rPr>
                <w:rFonts w:cs="Arial"/>
                <w:color w:val="000000" w:themeColor="text1"/>
                <w:szCs w:val="18"/>
                <w:highlight w:val="yellow"/>
              </w:rPr>
              <w:t>[{2, 4, 8, 12, 16, 24, 32}]</w:t>
            </w:r>
          </w:p>
          <w:p w14:paraId="4C25B8C8" w14:textId="77777777" w:rsidR="00112E85" w:rsidRPr="007B5FB0" w:rsidRDefault="00112E85" w:rsidP="00F632F5">
            <w:pPr>
              <w:pStyle w:val="TAL"/>
              <w:numPr>
                <w:ilvl w:val="0"/>
                <w:numId w:val="39"/>
              </w:numPr>
              <w:rPr>
                <w:rFonts w:cs="Arial"/>
                <w:color w:val="000000" w:themeColor="text1"/>
                <w:szCs w:val="18"/>
                <w:lang w:eastAsia="ja-JP"/>
              </w:rPr>
            </w:pPr>
            <w:r w:rsidRPr="007B5FB0">
              <w:rPr>
                <w:rFonts w:cs="Arial"/>
                <w:color w:val="000000" w:themeColor="text1"/>
                <w:szCs w:val="18"/>
              </w:rPr>
              <w:t>{2, 4, 8, 12, 16</w:t>
            </w:r>
            <w:r w:rsidRPr="007B5FB0">
              <w:rPr>
                <w:rFonts w:cs="Arial"/>
                <w:color w:val="000000" w:themeColor="text1"/>
                <w:szCs w:val="18"/>
                <w:highlight w:val="yellow"/>
              </w:rPr>
              <w:t>[, 24, 32]</w:t>
            </w:r>
            <w:r w:rsidRPr="007B5FB0">
              <w:rPr>
                <w:rFonts w:cs="Arial"/>
                <w:color w:val="000000" w:themeColor="text1"/>
                <w:szCs w:val="18"/>
              </w:rPr>
              <w:t>}</w:t>
            </w:r>
          </w:p>
          <w:p w14:paraId="5E2EB7FB" w14:textId="77777777" w:rsidR="00112E85" w:rsidRPr="007B5FB0" w:rsidRDefault="00112E85" w:rsidP="00F632F5">
            <w:pPr>
              <w:pStyle w:val="TAL"/>
              <w:numPr>
                <w:ilvl w:val="0"/>
                <w:numId w:val="39"/>
              </w:numPr>
              <w:rPr>
                <w:rFonts w:cs="Arial"/>
                <w:color w:val="000000" w:themeColor="text1"/>
                <w:szCs w:val="18"/>
                <w:highlight w:val="yellow"/>
                <w:lang w:eastAsia="ja-JP"/>
              </w:rPr>
            </w:pPr>
            <w:r w:rsidRPr="007B5FB0">
              <w:rPr>
                <w:rFonts w:cs="Arial"/>
                <w:color w:val="000000" w:themeColor="text1"/>
                <w:szCs w:val="18"/>
                <w:highlight w:val="yellow"/>
              </w:rPr>
              <w:t>[{1,2,3,4 … 64}]</w:t>
            </w:r>
          </w:p>
          <w:p w14:paraId="41550488" w14:textId="77777777" w:rsidR="00112E85" w:rsidRPr="007B5FB0" w:rsidRDefault="00112E85" w:rsidP="00F632F5">
            <w:pPr>
              <w:pStyle w:val="TAL"/>
              <w:numPr>
                <w:ilvl w:val="0"/>
                <w:numId w:val="39"/>
              </w:numPr>
              <w:rPr>
                <w:rFonts w:cs="Arial"/>
                <w:color w:val="000000" w:themeColor="text1"/>
                <w:szCs w:val="18"/>
                <w:lang w:eastAsia="ja-JP"/>
              </w:rPr>
            </w:pPr>
            <w:r w:rsidRPr="007B5FB0">
              <w:rPr>
                <w:rFonts w:cs="Arial"/>
                <w:color w:val="000000" w:themeColor="text1"/>
                <w:szCs w:val="18"/>
              </w:rPr>
              <w:t>{2,3,4 … 64}</w:t>
            </w:r>
          </w:p>
          <w:p w14:paraId="759BA1E8" w14:textId="77777777" w:rsidR="00112E85" w:rsidRPr="007B5FB0" w:rsidRDefault="00112E85" w:rsidP="00F632F5">
            <w:pPr>
              <w:pStyle w:val="TAL"/>
              <w:numPr>
                <w:ilvl w:val="0"/>
                <w:numId w:val="39"/>
              </w:numPr>
              <w:rPr>
                <w:rFonts w:cs="Arial"/>
                <w:color w:val="000000" w:themeColor="text1"/>
                <w:szCs w:val="18"/>
                <w:highlight w:val="yellow"/>
                <w:lang w:eastAsia="ja-JP"/>
              </w:rPr>
            </w:pPr>
            <w:r w:rsidRPr="007B5FB0">
              <w:rPr>
                <w:rFonts w:cs="Arial"/>
                <w:color w:val="000000" w:themeColor="text1"/>
                <w:szCs w:val="18"/>
                <w:highlight w:val="yellow"/>
              </w:rPr>
              <w:t>[{4,5,6, …, 256}]</w:t>
            </w:r>
          </w:p>
          <w:p w14:paraId="6E9F2C93" w14:textId="77777777" w:rsidR="00112E85" w:rsidRPr="007B5FB0" w:rsidRDefault="00112E85" w:rsidP="00F632F5">
            <w:pPr>
              <w:pStyle w:val="TAL"/>
              <w:numPr>
                <w:ilvl w:val="0"/>
                <w:numId w:val="39"/>
              </w:numPr>
              <w:rPr>
                <w:rFonts w:cs="Arial"/>
                <w:color w:val="000000" w:themeColor="text1"/>
                <w:szCs w:val="18"/>
                <w:lang w:eastAsia="ja-JP"/>
              </w:rPr>
            </w:pPr>
            <w:r w:rsidRPr="007B5FB0">
              <w:rPr>
                <w:rFonts w:cs="Arial"/>
                <w:color w:val="000000" w:themeColor="text1"/>
                <w:szCs w:val="18"/>
              </w:rPr>
              <w:t>{2,3,4, …, 256}</w:t>
            </w:r>
          </w:p>
          <w:p w14:paraId="6B7E07CC" w14:textId="77777777" w:rsidR="00112E85" w:rsidRPr="007B5FB0" w:rsidRDefault="00112E85" w:rsidP="00F632F5">
            <w:pPr>
              <w:pStyle w:val="TAL"/>
              <w:rPr>
                <w:rFonts w:cs="Arial"/>
                <w:color w:val="000000" w:themeColor="text1"/>
                <w:szCs w:val="18"/>
                <w:highlight w:val="yellow"/>
              </w:rPr>
            </w:pPr>
            <w:r w:rsidRPr="007B5FB0">
              <w:rPr>
                <w:rFonts w:cs="Arial"/>
                <w:color w:val="000000" w:themeColor="text1"/>
                <w:szCs w:val="18"/>
                <w:lang w:eastAsia="ja-JP"/>
              </w:rPr>
              <w:br/>
            </w:r>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6: The list can have maximum of 16 pairs.</w:t>
            </w:r>
          </w:p>
          <w:p w14:paraId="5CFE1BD0" w14:textId="77777777" w:rsidR="00112E85" w:rsidRPr="007B5FB0" w:rsidRDefault="00112E85" w:rsidP="00F632F5">
            <w:pPr>
              <w:pStyle w:val="TAL"/>
              <w:rPr>
                <w:rFonts w:cs="Arial"/>
                <w:color w:val="000000" w:themeColor="text1"/>
                <w:szCs w:val="18"/>
                <w:highlight w:val="yellow"/>
                <w:lang w:eastAsia="ja-JP"/>
              </w:rPr>
            </w:pPr>
            <w:r w:rsidRPr="007B5FB0">
              <w:rPr>
                <w:rFonts w:cs="Arial"/>
                <w:color w:val="000000" w:themeColor="text1"/>
                <w:szCs w:val="18"/>
                <w:highlight w:val="yellow"/>
                <w:lang w:eastAsia="ja-JP"/>
              </w:rPr>
              <w:t>- Y1: {1 to 4}</w:t>
            </w:r>
          </w:p>
          <w:p w14:paraId="1B7DDA66" w14:textId="77777777" w:rsidR="00112E85" w:rsidRPr="007B5FB0" w:rsidRDefault="00112E85" w:rsidP="00F632F5">
            <w:pPr>
              <w:pStyle w:val="TAL"/>
              <w:rPr>
                <w:rFonts w:cs="Arial"/>
                <w:color w:val="000000" w:themeColor="text1"/>
                <w:szCs w:val="18"/>
                <w:lang w:eastAsia="ja-JP"/>
              </w:rPr>
            </w:pPr>
            <w:r w:rsidRPr="007B5FB0">
              <w:rPr>
                <w:rFonts w:cs="Arial"/>
                <w:color w:val="000000" w:themeColor="text1"/>
                <w:szCs w:val="18"/>
                <w:highlight w:val="yellow"/>
                <w:lang w:eastAsia="ja-JP"/>
              </w:rPr>
              <w:t>- Y2: {1 to 8}]</w:t>
            </w:r>
          </w:p>
          <w:p w14:paraId="46303ABE" w14:textId="77777777" w:rsidR="00112E85" w:rsidRPr="007B5FB0" w:rsidRDefault="00112E85" w:rsidP="00F632F5">
            <w:pPr>
              <w:pStyle w:val="TAL"/>
              <w:rPr>
                <w:rFonts w:cs="Arial"/>
                <w:color w:val="000000" w:themeColor="text1"/>
                <w:szCs w:val="18"/>
                <w:lang w:eastAsia="ja-JP"/>
              </w:rPr>
            </w:pPr>
          </w:p>
          <w:p w14:paraId="434A7400" w14:textId="77777777" w:rsidR="00112E85" w:rsidRPr="007B5FB0" w:rsidRDefault="00112E85" w:rsidP="00F632F5">
            <w:pPr>
              <w:pStyle w:val="TAL"/>
              <w:rPr>
                <w:rFonts w:cs="Arial"/>
                <w:color w:val="000000" w:themeColor="text1"/>
                <w:szCs w:val="18"/>
                <w:highlight w:val="yellow"/>
              </w:rPr>
            </w:pPr>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7: The list can have maximum of 16 pairs.</w:t>
            </w:r>
          </w:p>
          <w:p w14:paraId="1A50E9D6" w14:textId="77777777" w:rsidR="00112E85" w:rsidRPr="007B5FB0" w:rsidRDefault="00112E85" w:rsidP="00F632F5">
            <w:pPr>
              <w:pStyle w:val="TAL"/>
              <w:rPr>
                <w:rFonts w:cs="Arial"/>
                <w:color w:val="000000" w:themeColor="text1"/>
                <w:szCs w:val="18"/>
                <w:highlight w:val="yellow"/>
                <w:lang w:eastAsia="ja-JP"/>
              </w:rPr>
            </w:pPr>
            <w:r w:rsidRPr="007B5FB0">
              <w:rPr>
                <w:rFonts w:cs="Arial"/>
                <w:color w:val="000000" w:themeColor="text1"/>
                <w:szCs w:val="18"/>
                <w:highlight w:val="yellow"/>
                <w:lang w:eastAsia="ja-JP"/>
              </w:rPr>
              <w:t>- X1: {1 to 16}</w:t>
            </w:r>
          </w:p>
          <w:p w14:paraId="2D27754F" w14:textId="77777777" w:rsidR="00112E85" w:rsidRPr="007B5FB0" w:rsidRDefault="00112E85" w:rsidP="00F632F5">
            <w:pPr>
              <w:pStyle w:val="TAL"/>
              <w:rPr>
                <w:rFonts w:cs="Arial"/>
                <w:color w:val="000000" w:themeColor="text1"/>
                <w:szCs w:val="18"/>
                <w:lang w:eastAsia="ja-JP"/>
              </w:rPr>
            </w:pPr>
            <w:r w:rsidRPr="007B5FB0">
              <w:rPr>
                <w:rFonts w:cs="Arial"/>
                <w:color w:val="000000" w:themeColor="text1"/>
                <w:szCs w:val="18"/>
                <w:highlight w:val="yellow"/>
                <w:lang w:eastAsia="ja-JP"/>
              </w:rPr>
              <w:t>- X2: {1 to 32}]</w:t>
            </w:r>
          </w:p>
          <w:p w14:paraId="5DCC24E0" w14:textId="77777777" w:rsidR="00112E85" w:rsidRPr="007B5FB0" w:rsidRDefault="00112E85" w:rsidP="00F632F5">
            <w:pPr>
              <w:pStyle w:val="TAL"/>
              <w:rPr>
                <w:rFonts w:asciiTheme="majorHAnsi" w:hAnsiTheme="majorHAnsi" w:cstheme="majorHAnsi"/>
                <w:color w:val="000000" w:themeColor="text1"/>
                <w:szCs w:val="18"/>
                <w:highlight w:val="yellow"/>
              </w:rPr>
            </w:pPr>
          </w:p>
          <w:p w14:paraId="7BAF82A8" w14:textId="77777777" w:rsidR="00112E85" w:rsidRPr="007B5FB0" w:rsidRDefault="00112E85" w:rsidP="00F632F5">
            <w:pPr>
              <w:pStyle w:val="TAL"/>
              <w:rPr>
                <w:rFonts w:asciiTheme="majorHAnsi" w:hAnsiTheme="majorHAnsi" w:cstheme="majorHAnsi"/>
                <w:color w:val="000000" w:themeColor="text1"/>
                <w:szCs w:val="18"/>
                <w:highlight w:val="yellow"/>
              </w:rPr>
            </w:pPr>
          </w:p>
          <w:p w14:paraId="17346CB5"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B1107"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575A673C"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10FE94" w14:textId="77777777" w:rsidR="00112E85" w:rsidRPr="007B5FB0" w:rsidRDefault="00112E85" w:rsidP="00F632F5">
            <w:pPr>
              <w:pStyle w:val="TAL"/>
              <w:rPr>
                <w:rFonts w:asciiTheme="majorHAnsi" w:hAnsiTheme="majorHAnsi" w:cstheme="majorHAnsi"/>
                <w:color w:val="000000" w:themeColor="text1"/>
                <w:szCs w:val="18"/>
              </w:rPr>
            </w:pPr>
            <w:r w:rsidRPr="007B5FB0">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03249F" w14:textId="77777777" w:rsidR="00112E85" w:rsidRPr="007B5FB0" w:rsidRDefault="00112E85" w:rsidP="00F632F5">
            <w:pPr>
              <w:pStyle w:val="TAL"/>
              <w:rPr>
                <w:rFonts w:asciiTheme="majorHAnsi" w:hAnsiTheme="majorHAnsi" w:cstheme="majorHAnsi"/>
                <w:color w:val="000000" w:themeColor="text1"/>
                <w:szCs w:val="18"/>
              </w:rPr>
            </w:pPr>
            <w:r w:rsidRPr="007B5FB0">
              <w:rPr>
                <w:rFonts w:cs="Arial"/>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0ABB8" w14:textId="77777777" w:rsidR="00112E85" w:rsidRPr="007B5FB0" w:rsidRDefault="00112E85" w:rsidP="00F632F5">
            <w:pPr>
              <w:pStyle w:val="TAL"/>
              <w:rPr>
                <w:rFonts w:asciiTheme="majorHAnsi" w:hAnsiTheme="majorHAnsi" w:cstheme="majorHAnsi"/>
                <w:color w:val="000000" w:themeColor="text1"/>
                <w:szCs w:val="18"/>
              </w:rPr>
            </w:pPr>
            <w:r w:rsidRPr="007B5FB0">
              <w:rPr>
                <w:rFonts w:cs="Arial"/>
                <w:color w:val="000000" w:themeColor="text1"/>
                <w:szCs w:val="18"/>
              </w:rPr>
              <w:t>Additional CSI report mode 1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E8A862" w14:textId="77777777" w:rsidR="00112E85" w:rsidRPr="007B5FB0" w:rsidRDefault="00112E85" w:rsidP="00F632F5">
            <w:pPr>
              <w:pStyle w:val="TAL"/>
              <w:rPr>
                <w:rFonts w:asciiTheme="majorHAnsi" w:hAnsiTheme="majorHAnsi" w:cstheme="majorHAnsi"/>
                <w:color w:val="000000" w:themeColor="text1"/>
                <w:szCs w:val="18"/>
              </w:rPr>
            </w:pPr>
            <w:r w:rsidRPr="007B5FB0">
              <w:rPr>
                <w:rFonts w:eastAsia="Times New Roman" w:cs="Arial"/>
                <w:color w:val="000000" w:themeColor="text1"/>
                <w:szCs w:val="18"/>
              </w:rPr>
              <w:t>Maximum value of numberOfSingleTRP-CSI-Mode1</w:t>
            </w:r>
            <w:r w:rsidRPr="007B5FB0">
              <w:rPr>
                <w:rFonts w:eastAsia="Times New Roman" w:cs="Arial"/>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9078B8"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73D866" w14:textId="77777777" w:rsidR="00112E85" w:rsidRPr="007B5FB0" w:rsidRDefault="00112E85" w:rsidP="00F632F5">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1ABAE" w14:textId="77777777" w:rsidR="00112E85" w:rsidRPr="007B5FB0" w:rsidRDefault="00112E85" w:rsidP="00F632F5">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3F7E4"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9E32F" w14:textId="77777777" w:rsidR="00112E85" w:rsidRPr="007B5FB0" w:rsidRDefault="00112E85" w:rsidP="00F632F5">
            <w:pPr>
              <w:pStyle w:val="TAL"/>
              <w:rPr>
                <w:rFonts w:asciiTheme="majorHAnsi" w:hAnsiTheme="majorHAnsi" w:cstheme="majorHAnsi"/>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D5791"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15392F"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3F7BF2" w14:textId="77777777" w:rsidR="00112E85" w:rsidRPr="007B5FB0" w:rsidRDefault="00112E85" w:rsidP="00F632F5">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82AB69" w14:textId="77777777" w:rsidR="00112E85" w:rsidRPr="007B5FB0" w:rsidRDefault="00112E85" w:rsidP="00F632F5">
            <w:pPr>
              <w:pStyle w:val="TAL"/>
              <w:rPr>
                <w:rFonts w:cs="Arial"/>
                <w:color w:val="000000" w:themeColor="text1"/>
                <w:szCs w:val="18"/>
                <w:lang w:eastAsia="ja-JP"/>
              </w:rPr>
            </w:pPr>
            <w:r w:rsidRPr="007B5FB0">
              <w:rPr>
                <w:rFonts w:cs="Arial"/>
                <w:color w:val="000000" w:themeColor="text1"/>
                <w:szCs w:val="18"/>
                <w:lang w:eastAsia="ja-JP"/>
              </w:rPr>
              <w:t>Component 1 candidate value set: { X=1, X=2}</w:t>
            </w:r>
          </w:p>
          <w:p w14:paraId="6BF6BED6"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3F852" w14:textId="77777777" w:rsidR="00112E85" w:rsidRPr="007B5FB0" w:rsidRDefault="00112E85" w:rsidP="00F632F5">
            <w:pPr>
              <w:pStyle w:val="TAL"/>
              <w:rPr>
                <w:rFonts w:asciiTheme="majorHAnsi" w:hAnsiTheme="majorHAnsi" w:cstheme="majorHAnsi"/>
                <w:color w:val="000000" w:themeColor="text1"/>
                <w:szCs w:val="18"/>
              </w:rPr>
            </w:pPr>
            <w:r w:rsidRPr="007B5FB0">
              <w:rPr>
                <w:rFonts w:cs="Arial"/>
                <w:color w:val="000000" w:themeColor="text1"/>
                <w:szCs w:val="18"/>
              </w:rPr>
              <w:t>Optional with capability signalling</w:t>
            </w:r>
          </w:p>
        </w:tc>
      </w:tr>
      <w:tr w:rsidR="00112E85" w:rsidRPr="007B5FB0" w14:paraId="576FF6CE"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23755F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FE9D78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FDEDA6"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Support of max # of Tx ports </w:t>
            </w:r>
            <w:r w:rsidRPr="007B5FB0">
              <w:rPr>
                <w:rFonts w:asciiTheme="majorHAnsi" w:hAnsiTheme="majorHAnsi" w:cstheme="majorHAnsi"/>
                <w:color w:val="000000" w:themeColor="text1"/>
                <w:szCs w:val="18"/>
                <w:highlight w:val="yellow"/>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092B519"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073A57FA"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highlight w:val="yellow"/>
              </w:rPr>
            </w:pPr>
          </w:p>
          <w:p w14:paraId="644DC7C4"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6F5A204"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85537E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4FCCC7"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6FB8ED"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160C4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E1D1C4"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391B1B"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0D1988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3D62679"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8ED43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23A830E6"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D5C18D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13218C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9ED129D"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6EFCABA"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rPr>
              <w:t xml:space="preserve">FFS exact candidate values, </w:t>
            </w:r>
            <w:proofErr w:type="spellStart"/>
            <w:r w:rsidRPr="007B5FB0">
              <w:rPr>
                <w:rFonts w:asciiTheme="majorHAnsi" w:hAnsiTheme="majorHAnsi" w:cstheme="majorHAnsi"/>
                <w:color w:val="000000" w:themeColor="text1"/>
                <w:sz w:val="18"/>
                <w:szCs w:val="18"/>
              </w:rPr>
              <w:t>K</w:t>
            </w:r>
            <w:r w:rsidRPr="007B5FB0">
              <w:rPr>
                <w:rFonts w:asciiTheme="majorHAnsi" w:hAnsiTheme="majorHAnsi" w:cstheme="majorHAnsi"/>
                <w:color w:val="000000" w:themeColor="text1"/>
                <w:sz w:val="18"/>
                <w:szCs w:val="18"/>
                <w:vertAlign w:val="subscript"/>
              </w:rPr>
              <w:t>s,max</w:t>
            </w:r>
            <w:proofErr w:type="spellEnd"/>
            <w:r w:rsidRPr="007B5FB0">
              <w:rPr>
                <w:rFonts w:asciiTheme="majorHAnsi" w:hAnsiTheme="majorHAnsi" w:cstheme="majorHAnsi"/>
                <w:color w:val="000000" w:themeColor="text1"/>
                <w:sz w:val="18"/>
                <w:szCs w:val="18"/>
                <w:vertAlign w:val="subscript"/>
              </w:rPr>
              <w:t xml:space="preserve">  </w:t>
            </w:r>
            <w:r w:rsidRPr="007B5FB0">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413C88"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9BBE3A8"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196AF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2A4646"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D6C78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B0F5DB"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D4C9C5"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D4D641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D063BF8"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3782F8"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577BE031"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68A20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1BA78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F7A5F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A7A5C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F155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335D5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184D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1ED9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4B09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8736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0976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0E1C6B"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651D5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2B4B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12E85" w:rsidRPr="007B5FB0" w14:paraId="1B7E6015"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54A07A"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23. </w:t>
            </w:r>
            <w:proofErr w:type="spellStart"/>
            <w:r w:rsidRPr="007B5FB0">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9D38A5"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92E0FE"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CE3BF4"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DEC4A7"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2AF94F"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AB1FD8"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F17AA2"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A7889"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EF7E2"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88A53"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CF30F3"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95A6DC" w14:textId="77777777" w:rsidR="00112E85" w:rsidRPr="007B5FB0" w:rsidRDefault="00112E85" w:rsidP="00F632F5">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Note: ‘NCJT’ and ‘single-TRP’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F0276"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Optional with capability signalling</w:t>
            </w:r>
          </w:p>
        </w:tc>
      </w:tr>
      <w:tr w:rsidR="00112E85" w:rsidRPr="007B5FB0" w14:paraId="70CBDB58"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38B8C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1692FF"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22A82"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F5B051"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highlight w:val="yellow"/>
                <w:lang w:eastAsia="zh-CN"/>
              </w:rPr>
              <w:t>1. [Support of</w:t>
            </w:r>
            <w:r w:rsidRPr="007B5FB0">
              <w:rPr>
                <w:color w:val="000000" w:themeColor="text1"/>
                <w:highlight w:val="yellow"/>
              </w:rPr>
              <w:t>/</w:t>
            </w:r>
            <w:r w:rsidRPr="007B5FB0">
              <w:rPr>
                <w:rFonts w:asciiTheme="majorHAnsi" w:hAnsiTheme="majorHAnsi" w:cstheme="majorHAnsi"/>
                <w:color w:val="000000" w:themeColor="text1"/>
                <w:sz w:val="18"/>
                <w:szCs w:val="18"/>
                <w:highlight w:val="yellow"/>
                <w:lang w:eastAsia="zh-CN"/>
              </w:rPr>
              <w:t>The maximum number of configured available slots offsets for]</w:t>
            </w:r>
            <w:r w:rsidRPr="007B5FB0">
              <w:rPr>
                <w:rFonts w:asciiTheme="majorHAnsi" w:hAnsiTheme="majorHAnsi" w:cstheme="majorHAnsi"/>
                <w:color w:val="000000" w:themeColor="text1"/>
                <w:sz w:val="18"/>
                <w:szCs w:val="18"/>
                <w:lang w:eastAsia="zh-CN"/>
              </w:rPr>
              <w:t xml:space="preserve"> determining aperiodic SRS location based on available slot </w:t>
            </w:r>
          </w:p>
          <w:p w14:paraId="3979ED44"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[2. Maximum actual slots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01B61"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770B43"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7FDED"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D55F37"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8D0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953C2"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6F09E0"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DAAC6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14663F"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1 component values: {1, 2, </w:t>
            </w:r>
            <w:r w:rsidRPr="007B5FB0">
              <w:rPr>
                <w:rFonts w:asciiTheme="majorHAnsi" w:hAnsiTheme="majorHAnsi" w:cstheme="majorHAnsi"/>
                <w:color w:val="000000" w:themeColor="text1"/>
                <w:szCs w:val="18"/>
                <w:highlight w:val="yellow"/>
              </w:rPr>
              <w:t>[3,]</w:t>
            </w:r>
            <w:r w:rsidRPr="007B5FB0">
              <w:rPr>
                <w:rFonts w:asciiTheme="majorHAnsi" w:hAnsiTheme="majorHAnsi" w:cstheme="majorHAnsi"/>
                <w:color w:val="000000" w:themeColor="text1"/>
                <w:szCs w:val="18"/>
              </w:rPr>
              <w:t xml:space="preserve"> 4}</w:t>
            </w:r>
          </w:p>
          <w:p w14:paraId="70A36AA2" w14:textId="77777777" w:rsidR="00112E85" w:rsidRPr="007B5FB0" w:rsidRDefault="00112E85" w:rsidP="00F632F5">
            <w:pPr>
              <w:pStyle w:val="TAL"/>
              <w:rPr>
                <w:rFonts w:asciiTheme="majorHAnsi" w:hAnsiTheme="majorHAnsi" w:cstheme="majorHAnsi"/>
                <w:color w:val="000000" w:themeColor="text1"/>
                <w:szCs w:val="18"/>
              </w:rPr>
            </w:pPr>
          </w:p>
          <w:p w14:paraId="483EAA7C"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2 component values: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1F2499"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17FA8F56"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AAB00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3026D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F7461"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07864"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77549"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AB4D0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61741"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6BDB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878D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171EE"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C816B"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CDA41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1BCA82"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4CF1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575EF07D"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599D2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EDA80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3A807"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61E7B6"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 xml:space="preserve">1. Support of SRS antenna switching </w:t>
            </w:r>
            <w:proofErr w:type="spellStart"/>
            <w:r w:rsidRPr="007B5FB0">
              <w:rPr>
                <w:rFonts w:asciiTheme="majorHAnsi" w:hAnsiTheme="majorHAnsi" w:cstheme="majorHAnsi"/>
                <w:color w:val="000000" w:themeColor="text1"/>
                <w:sz w:val="18"/>
                <w:szCs w:val="18"/>
                <w:lang w:eastAsia="zh-CN"/>
              </w:rPr>
              <w:t>xTyR</w:t>
            </w:r>
            <w:proofErr w:type="spellEnd"/>
            <w:r w:rsidRPr="007B5FB0">
              <w:rPr>
                <w:rFonts w:asciiTheme="majorHAnsi" w:hAnsiTheme="majorHAnsi" w:cstheme="majorHAnsi"/>
                <w:color w:val="000000" w:themeColor="text1"/>
                <w:sz w:val="18"/>
                <w:szCs w:val="18"/>
                <w:lang w:eastAsia="zh-CN"/>
              </w:rPr>
              <w:t xml:space="preserve"> with y&gt;4</w:t>
            </w:r>
          </w:p>
          <w:p w14:paraId="1D0322C9"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Report whether the antenna switching impact to downlink receiving in a band</w:t>
            </w:r>
          </w:p>
          <w:p w14:paraId="1C5A418D"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919178"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ADD"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45B10"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C62213"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5DB4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8A7C0D"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C5D436"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6B257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89E84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r w:rsidRPr="007B5FB0">
              <w:rPr>
                <w:rFonts w:asciiTheme="majorHAnsi" w:hAnsiTheme="majorHAnsi" w:cstheme="majorHAnsi"/>
                <w:color w:val="000000" w:themeColor="text1"/>
                <w:szCs w:val="18"/>
                <w:highlight w:val="yellow"/>
              </w:rPr>
              <w:t>FFS</w:t>
            </w:r>
          </w:p>
          <w:p w14:paraId="51A0CABA" w14:textId="77777777" w:rsidR="00112E85" w:rsidRPr="007B5FB0" w:rsidRDefault="00112E85" w:rsidP="00F632F5">
            <w:pPr>
              <w:pStyle w:val="TAL"/>
              <w:rPr>
                <w:rFonts w:asciiTheme="majorHAnsi" w:hAnsiTheme="majorHAnsi" w:cstheme="majorHAnsi"/>
                <w:color w:val="000000" w:themeColor="text1"/>
                <w:szCs w:val="18"/>
              </w:rPr>
            </w:pPr>
          </w:p>
          <w:p w14:paraId="208E20C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r w:rsidRPr="007B5FB0">
              <w:rPr>
                <w:rFonts w:asciiTheme="majorHAnsi" w:hAnsiTheme="majorHAnsi" w:cstheme="majorHAnsi"/>
                <w:color w:val="000000" w:themeColor="text1"/>
                <w:szCs w:val="18"/>
                <w:highlight w:val="yellow"/>
              </w:rPr>
              <w:t>FFS</w:t>
            </w:r>
          </w:p>
          <w:p w14:paraId="078D5382" w14:textId="77777777" w:rsidR="00112E85" w:rsidRPr="007B5FB0" w:rsidRDefault="00112E85" w:rsidP="00F632F5">
            <w:pPr>
              <w:pStyle w:val="TAL"/>
              <w:rPr>
                <w:rFonts w:asciiTheme="majorHAnsi" w:hAnsiTheme="majorHAnsi" w:cstheme="majorHAnsi"/>
                <w:color w:val="000000" w:themeColor="text1"/>
                <w:szCs w:val="18"/>
              </w:rPr>
            </w:pPr>
          </w:p>
          <w:p w14:paraId="53C95F71"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3 candidate values: </w:t>
            </w:r>
            <w:r w:rsidRPr="007B5FB0">
              <w:rPr>
                <w:rFonts w:asciiTheme="majorHAnsi" w:hAnsiTheme="majorHAnsi" w:cstheme="majorHAnsi"/>
                <w:color w:val="000000" w:themeColor="text1"/>
                <w:szCs w:val="18"/>
                <w:highlight w:val="yellow"/>
              </w:rPr>
              <w:t>FFS</w:t>
            </w:r>
          </w:p>
          <w:p w14:paraId="6F5F5B3F" w14:textId="77777777" w:rsidR="00112E85" w:rsidRPr="007B5FB0" w:rsidRDefault="00112E85" w:rsidP="00F632F5">
            <w:pPr>
              <w:pStyle w:val="TAL"/>
              <w:rPr>
                <w:rFonts w:asciiTheme="majorHAnsi" w:hAnsiTheme="majorHAnsi" w:cstheme="majorHAnsi"/>
                <w:color w:val="000000" w:themeColor="text1"/>
                <w:szCs w:val="18"/>
              </w:rPr>
            </w:pPr>
          </w:p>
          <w:p w14:paraId="383C80FD"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for component 2&amp;3: impact when UE reports component 1 as xTyR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D428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78968B4A"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3CE05F"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788B1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7D688C"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207F41"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BEA38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942D6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E036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5A1D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4DC47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7C906"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7CE4F"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62928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9C191C" w14:textId="77777777" w:rsidR="00112E85" w:rsidRPr="007B5FB0" w:rsidRDefault="00112E85" w:rsidP="00F632F5">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Note1: </w:t>
            </w:r>
          </w:p>
          <w:p w14:paraId="757C3FBB" w14:textId="77777777" w:rsidR="00112E85" w:rsidRPr="007B5FB0" w:rsidRDefault="00112E85" w:rsidP="00F632F5">
            <w:pPr>
              <w:pStyle w:val="ListParagraph"/>
              <w:numPr>
                <w:ilvl w:val="0"/>
                <w:numId w:val="13"/>
              </w:numPr>
              <w:overflowPunct/>
              <w:snapToGrid w:val="0"/>
              <w:spacing w:afterLines="50" w:after="120"/>
              <w:contextualSpacing/>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Applies for all supported xTyR where y&lt;=8</w:t>
            </w:r>
          </w:p>
          <w:p w14:paraId="3AA5CCD0" w14:textId="77777777" w:rsidR="00112E85" w:rsidRPr="007B5FB0" w:rsidRDefault="00112E85" w:rsidP="00F632F5">
            <w:pPr>
              <w:pStyle w:val="ListParagraph"/>
              <w:numPr>
                <w:ilvl w:val="0"/>
                <w:numId w:val="13"/>
              </w:numPr>
              <w:overflowPunct/>
              <w:snapToGrid w:val="0"/>
              <w:spacing w:afterLines="50" w:after="120"/>
              <w:contextualSpacing/>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05AF265A" w14:textId="77777777" w:rsidR="00112E85" w:rsidRPr="007B5FB0" w:rsidRDefault="00112E85" w:rsidP="00F632F5">
            <w:pPr>
              <w:pStyle w:val="ListParagraph"/>
              <w:numPr>
                <w:ilvl w:val="0"/>
                <w:numId w:val="13"/>
              </w:numPr>
              <w:overflowPunct/>
              <w:snapToGrid w:val="0"/>
              <w:spacing w:afterLines="50" w:after="120"/>
              <w:contextualSpacing/>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2B5EF58E" w14:textId="77777777" w:rsidR="00112E85" w:rsidRPr="007B5FB0" w:rsidRDefault="00112E85" w:rsidP="00F632F5">
            <w:pPr>
              <w:pStyle w:val="ListParagraph"/>
              <w:numPr>
                <w:ilvl w:val="0"/>
                <w:numId w:val="13"/>
              </w:numPr>
              <w:overflowPunct/>
              <w:snapToGrid w:val="0"/>
              <w:spacing w:afterLines="50" w:after="120"/>
              <w:contextualSpacing/>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The two SP-SRS resource sets are not activated at the same time</w:t>
            </w:r>
          </w:p>
          <w:p w14:paraId="74FF1E87"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4307F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0634DA5C"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6A8500"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7D393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932F2"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F455B1"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8830B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25013"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6B01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1E04E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EBB5B"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656B1"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48ACD3"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1B037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13D95"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44415"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050B0010"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A9B14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037B16"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5E9F6"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3D5CA8"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186E27"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468ED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251DA"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6AF555"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28F4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E6E21"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E3C6B4"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4A8B4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CE2339"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A18EC"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3D6BCD32"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0E0FA0"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A2E3D"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4CAE15"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BF1FE3"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proofErr w:type="spellStart"/>
            <w:r w:rsidRPr="007B5FB0">
              <w:rPr>
                <w:rFonts w:asciiTheme="majorHAnsi" w:hAnsiTheme="majorHAnsi" w:cstheme="majorHAnsi"/>
                <w:color w:val="000000" w:themeColor="text1"/>
                <w:sz w:val="18"/>
                <w:szCs w:val="18"/>
                <w:lang w:eastAsia="zh-CN"/>
              </w:rPr>
              <w:t>aperiodoc</w:t>
            </w:r>
            <w:proofErr w:type="spellEnd"/>
            <w:r w:rsidRPr="007B5FB0">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373382"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BFFF9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CCC9E"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02D357"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299E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62E72"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B09FDC"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F18998"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3881C9"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7AF4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1E9F085B"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ABDCE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46F079"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84285A"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0CC8BC"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D8513" w14:textId="77777777" w:rsidR="00112E85" w:rsidRPr="007B5FB0" w:rsidRDefault="00112E85" w:rsidP="00F632F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670D43"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4716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300AE9"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F5BD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34715"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9AD3C2"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BA9F3B"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7B67AF"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588D3"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4D2E3C09"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104EB8"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A8C38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6123D3"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A82812" w14:textId="77777777" w:rsidR="00112E85" w:rsidRPr="007B5FB0" w:rsidRDefault="00112E85" w:rsidP="00F632F5">
            <w:pPr>
              <w:pStyle w:val="ListParagraph"/>
              <w:numPr>
                <w:ilvl w:val="0"/>
                <w:numId w:val="41"/>
              </w:numPr>
              <w:overflowPunct/>
              <w:autoSpaceDE/>
              <w:autoSpaceDN/>
              <w:adjustRightInd/>
              <w:spacing w:before="60" w:after="120"/>
              <w:contextualSpacing/>
              <w:jc w:val="both"/>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7216333F" w14:textId="77777777" w:rsidR="00112E85" w:rsidRPr="007B5FB0" w:rsidRDefault="00112E85" w:rsidP="00F632F5">
            <w:pPr>
              <w:pStyle w:val="ListParagraph"/>
              <w:numPr>
                <w:ilvl w:val="0"/>
                <w:numId w:val="41"/>
              </w:numPr>
              <w:overflowPunct/>
              <w:autoSpaceDE/>
              <w:autoSpaceDN/>
              <w:adjustRightInd/>
              <w:spacing w:before="60" w:after="120"/>
              <w:contextualSpacing/>
              <w:jc w:val="both"/>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rank 1,2</w:t>
            </w:r>
          </w:p>
          <w:p w14:paraId="58B8E9B4" w14:textId="77777777" w:rsidR="00112E85" w:rsidRPr="007B5FB0" w:rsidRDefault="00112E85" w:rsidP="00F632F5">
            <w:pPr>
              <w:pStyle w:val="ListParagraph"/>
              <w:numPr>
                <w:ilvl w:val="0"/>
                <w:numId w:val="41"/>
              </w:numPr>
              <w:overflowPunct/>
              <w:autoSpaceDE/>
              <w:autoSpaceDN/>
              <w:adjustRightInd/>
              <w:spacing w:before="60" w:after="120"/>
              <w:contextualSpacing/>
              <w:jc w:val="both"/>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parameter combinations with M=1</w:t>
            </w:r>
          </w:p>
          <w:p w14:paraId="48EA74EF" w14:textId="77777777" w:rsidR="00112E85" w:rsidRPr="007B5FB0" w:rsidRDefault="00112E85" w:rsidP="00F632F5">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94C6C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9B4F03"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2E3D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B2FA2"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F17BE"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EAF37"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1486A1"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7DAA6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FFEC91"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 1 candidate values:</w:t>
            </w:r>
          </w:p>
          <w:p w14:paraId="28234FC4" w14:textId="77777777" w:rsidR="00112E85" w:rsidRPr="007B5FB0" w:rsidRDefault="00112E85" w:rsidP="00F632F5">
            <w:pPr>
              <w:pStyle w:val="TAL"/>
              <w:numPr>
                <w:ilvl w:val="0"/>
                <w:numId w:val="43"/>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Maximum 16 triplets</w:t>
            </w:r>
          </w:p>
          <w:p w14:paraId="6DB7EAEA" w14:textId="77777777" w:rsidR="00112E85" w:rsidRPr="007B5FB0" w:rsidRDefault="00112E85" w:rsidP="00F632F5">
            <w:pPr>
              <w:pStyle w:val="TAL"/>
              <w:numPr>
                <w:ilvl w:val="0"/>
                <w:numId w:val="43"/>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of Tx ports in one resource: {4,8,12,16,24,32}</w:t>
            </w:r>
          </w:p>
          <w:p w14:paraId="43BC159C" w14:textId="77777777" w:rsidR="00112E85" w:rsidRPr="007B5FB0" w:rsidRDefault="00112E85" w:rsidP="00F632F5">
            <w:pPr>
              <w:pStyle w:val="TAL"/>
              <w:numPr>
                <w:ilvl w:val="0"/>
                <w:numId w:val="43"/>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resources: {1 to 64}</w:t>
            </w:r>
          </w:p>
          <w:p w14:paraId="2195CC3A" w14:textId="77777777" w:rsidR="00112E85" w:rsidRPr="007B5FB0" w:rsidRDefault="00112E85" w:rsidP="00F632F5">
            <w:pPr>
              <w:pStyle w:val="TAL"/>
              <w:numPr>
                <w:ilvl w:val="0"/>
                <w:numId w:val="43"/>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89CA6"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15B8100F"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C1F3C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B29A60"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D9105F"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55DF87" w14:textId="77777777" w:rsidR="00112E85" w:rsidRPr="007B5FB0" w:rsidRDefault="00112E85" w:rsidP="00F632F5">
            <w:pPr>
              <w:pStyle w:val="ListParagraph"/>
              <w:numPr>
                <w:ilvl w:val="0"/>
                <w:numId w:val="42"/>
              </w:numPr>
              <w:overflowPunct/>
              <w:autoSpaceDE/>
              <w:autoSpaceDN/>
              <w:adjustRightInd/>
              <w:spacing w:before="60" w:after="120"/>
              <w:contextualSpacing/>
              <w:jc w:val="both"/>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codebook combinations</w:t>
            </w:r>
          </w:p>
          <w:p w14:paraId="496CEC20" w14:textId="77777777" w:rsidR="00112E85" w:rsidRPr="007B5FB0" w:rsidRDefault="00112E85" w:rsidP="00F632F5">
            <w:pPr>
              <w:pStyle w:val="ListParagraph"/>
              <w:numPr>
                <w:ilvl w:val="0"/>
                <w:numId w:val="42"/>
              </w:numPr>
              <w:overflowPunct/>
              <w:autoSpaceDE/>
              <w:autoSpaceDN/>
              <w:adjustRightInd/>
              <w:spacing w:before="60" w:after="120"/>
              <w:contextualSpacing/>
              <w:jc w:val="both"/>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AB564C"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 16-3a, 16-3b, 16-3a-1, 16-3b-1, 2-36, 2-40, 2-41, 2-43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1A972C"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264CAC"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584C94"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7ED1C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1F364"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231D17"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1FEC6B"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BDC8D2" w14:textId="77777777" w:rsidR="00112E85" w:rsidRPr="007B5FB0" w:rsidRDefault="00112E85" w:rsidP="00F632F5">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Component 1 candidate values:</w:t>
            </w:r>
          </w:p>
          <w:p w14:paraId="28CDF52F" w14:textId="77777777" w:rsidR="00112E85" w:rsidRPr="007B5FB0" w:rsidRDefault="00112E85" w:rsidP="00F632F5">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Codebook 1 = {Type I SP, Type I MP}</w:t>
            </w:r>
          </w:p>
          <w:p w14:paraId="0043DE33"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{Codebook 2, Codebook 3} = {{FeType II PS M=1, NULL},{FeType II PS M=2 R=1, NULL}</w:t>
            </w:r>
            <w:r w:rsidRPr="007B5FB0">
              <w:rPr>
                <w:rFonts w:asciiTheme="majorHAnsi" w:hAnsiTheme="majorHAnsi" w:cstheme="majorHAnsi"/>
                <w:color w:val="000000" w:themeColor="text1"/>
                <w:szCs w:val="18"/>
                <w:highlight w:val="yellow"/>
              </w:rPr>
              <w:t>[,  {FeType II PS M=2 R=2, NULL}]</w:t>
            </w:r>
            <w:r w:rsidRPr="007B5FB0">
              <w:rPr>
                <w:rFonts w:asciiTheme="majorHAnsi" w:hAnsiTheme="majorHAnsi" w:cstheme="majorHAnsi"/>
                <w:color w:val="000000" w:themeColor="text1"/>
                <w:szCs w:val="18"/>
              </w:rPr>
              <w:t>, {Type II, FeType II PS M=1}, {Type II, FeType II PS M=2 R=1} ,{eType II R=1, FeType II PS M=1},{eType II R=1, FeType II PS M=2 R=1}}</w:t>
            </w:r>
          </w:p>
          <w:p w14:paraId="46B00100"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The list of {Codebook 2, Codebook 3} may be refined depending on outcome of discussion for FG 23-9-2 Component 1 and FG 23-9-4 Component 2</w:t>
            </w:r>
          </w:p>
          <w:p w14:paraId="692338DD" w14:textId="77777777" w:rsidR="00112E85" w:rsidRPr="007B5FB0" w:rsidRDefault="00112E85" w:rsidP="00F632F5">
            <w:pPr>
              <w:pStyle w:val="TAL"/>
              <w:rPr>
                <w:rFonts w:asciiTheme="majorHAnsi" w:hAnsiTheme="majorHAnsi" w:cstheme="majorHAnsi"/>
                <w:color w:val="000000" w:themeColor="text1"/>
                <w:szCs w:val="18"/>
              </w:rPr>
            </w:pPr>
          </w:p>
          <w:p w14:paraId="074952AD"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p>
          <w:p w14:paraId="22F568E7"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16 triplets for each codebook combination </w:t>
            </w:r>
          </w:p>
          <w:p w14:paraId="3BC62648"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3BB7731F"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07C8335F"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26678573" w14:textId="77777777" w:rsidR="00112E85" w:rsidRPr="007B5FB0" w:rsidRDefault="00112E85" w:rsidP="00F632F5">
            <w:pPr>
              <w:pStyle w:val="TAL"/>
              <w:rPr>
                <w:rFonts w:asciiTheme="majorHAnsi" w:hAnsiTheme="majorHAnsi" w:cstheme="majorHAnsi"/>
                <w:color w:val="000000" w:themeColor="text1"/>
                <w:szCs w:val="18"/>
              </w:rPr>
            </w:pPr>
          </w:p>
          <w:p w14:paraId="6C77609F"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1</w:t>
            </w:r>
            <w:r w:rsidRPr="007B5FB0">
              <w:rPr>
                <w:rFonts w:asciiTheme="majorHAnsi" w:hAnsiTheme="majorHAnsi" w:cstheme="majorHAnsi"/>
                <w:color w:val="000000" w:themeColor="text1"/>
                <w:szCs w:val="18"/>
              </w:rPr>
              <w:t>：</w:t>
            </w:r>
            <w:r w:rsidRPr="007B5FB0">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3AC2976B" w14:textId="77777777" w:rsidR="00112E85" w:rsidRPr="007B5FB0" w:rsidRDefault="00112E85" w:rsidP="00F632F5">
            <w:pPr>
              <w:pStyle w:val="TAL"/>
              <w:rPr>
                <w:rFonts w:asciiTheme="majorHAnsi" w:hAnsiTheme="majorHAnsi" w:cstheme="majorHAnsi"/>
                <w:color w:val="000000" w:themeColor="text1"/>
                <w:szCs w:val="18"/>
              </w:rPr>
            </w:pPr>
          </w:p>
          <w:p w14:paraId="5637ADD3"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2: For coexisting of mixed codebooks in any slot, gNB need to honor 16-8, 23-9-5 and per-codebook capability 2-36/40/41/43, 16-3a/b and 16-3a-1/16-3b-1, and 23-9-1/23-9-2/23-9-4</w:t>
            </w:r>
          </w:p>
          <w:p w14:paraId="31145C35" w14:textId="77777777" w:rsidR="00112E85" w:rsidRPr="007B5FB0" w:rsidRDefault="00112E85" w:rsidP="00F632F5">
            <w:pPr>
              <w:pStyle w:val="TAL"/>
              <w:rPr>
                <w:rFonts w:asciiTheme="majorHAnsi" w:hAnsiTheme="majorHAnsi" w:cstheme="majorHAnsi"/>
                <w:color w:val="000000" w:themeColor="text1"/>
                <w:szCs w:val="18"/>
              </w:rPr>
            </w:pPr>
          </w:p>
          <w:p w14:paraId="75222DF3" w14:textId="77777777" w:rsidR="00112E85" w:rsidRPr="007B5FB0" w:rsidDel="00585EF6"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[Note: If the list of triplets for a codebook combination is empty then the list of triplets is reused from the codebook combination indicated previously]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9B52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2139E2AB"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4CD655"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C74E47"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12B3A2"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Support of M=2 and R=1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8256C0" w14:textId="77777777" w:rsidR="00112E85" w:rsidRPr="007B5FB0" w:rsidRDefault="00112E85" w:rsidP="00F632F5">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{Max # of Tx ports in one resource, Max # of resources and total # of Tx ports} to support Port-selection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 with M=2 and R=1</w:t>
            </w:r>
          </w:p>
          <w:p w14:paraId="2346B1D5" w14:textId="77777777" w:rsidR="00112E85" w:rsidRPr="007B5FB0" w:rsidRDefault="00112E85" w:rsidP="00F632F5">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21070D"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187ECA"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C4CD53"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0596A3"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0A88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D4D09"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810286"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4AA79F"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0D498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p>
          <w:p w14:paraId="2FCB179D"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8 triplets </w:t>
            </w:r>
          </w:p>
          <w:p w14:paraId="1D55ABC5"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7AAB64DA"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1C48F98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369A87E4"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BFE5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7A3183FA"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B98C64"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4BC31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889010" w14:textId="77777777" w:rsidR="00112E85" w:rsidRPr="007B5FB0" w:rsidRDefault="00112E85" w:rsidP="00F632F5">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BAAED"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Support of rank 3, 4 for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91C57"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1121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EF58F"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F518F"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88FEC"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63AAF"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61F44"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BA6FC9"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5F4411" w14:textId="77777777" w:rsidR="00112E85" w:rsidRPr="007B5FB0" w:rsidRDefault="00112E85" w:rsidP="00F632F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C3160A"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12E85" w:rsidRPr="007B5FB0" w14:paraId="2E40A8CC" w14:textId="77777777" w:rsidTr="00F632F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A101E2"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D222E1"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0DB2C"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34DAC3" w14:textId="77777777" w:rsidR="00112E85" w:rsidRPr="007B5FB0" w:rsidRDefault="00112E85" w:rsidP="00F632F5">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R = 2 for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w:t>
            </w:r>
          </w:p>
          <w:p w14:paraId="6DB93205" w14:textId="77777777" w:rsidR="00112E85" w:rsidRPr="007B5FB0" w:rsidRDefault="00112E85" w:rsidP="00F632F5">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2. {Max # of Tx ports in one resource, Max # of resources and total # of Tx ports} to support to support Port-selection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C0D915"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54F0CB"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66075"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CF31A1" w14:textId="77777777" w:rsidR="00112E85" w:rsidRPr="007B5FB0" w:rsidRDefault="00112E85" w:rsidP="00F632F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FF87A" w14:textId="77777777" w:rsidR="00112E85" w:rsidRPr="007B5FB0" w:rsidRDefault="00112E85" w:rsidP="00F632F5">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C5E6D" w14:textId="77777777" w:rsidR="00112E85" w:rsidRPr="007B5FB0" w:rsidRDefault="00112E85" w:rsidP="00F632F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F49FA" w14:textId="77777777" w:rsidR="00112E85" w:rsidRPr="007B5FB0" w:rsidRDefault="00112E85" w:rsidP="00F632F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65AF26" w14:textId="77777777" w:rsidR="00112E85" w:rsidRPr="007B5FB0" w:rsidRDefault="00112E85" w:rsidP="00F632F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FD088A"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 2 candidate values:</w:t>
            </w:r>
          </w:p>
          <w:p w14:paraId="2C3D77C4"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Maximum 8 triplets</w:t>
            </w:r>
          </w:p>
          <w:p w14:paraId="4D2867A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of Tx ports in one resource: {4,8,12,16,24,32}</w:t>
            </w:r>
          </w:p>
          <w:p w14:paraId="221E5102"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w:t>
            </w:r>
            <w:r w:rsidRPr="007B5FB0">
              <w:rPr>
                <w:rFonts w:asciiTheme="majorHAnsi" w:hAnsiTheme="majorHAnsi" w:cstheme="majorHAnsi"/>
                <w:color w:val="000000" w:themeColor="text1"/>
                <w:szCs w:val="18"/>
                <w:highlight w:val="yellow"/>
              </w:rPr>
              <w:t>[{1 to 64}]</w:t>
            </w:r>
          </w:p>
          <w:p w14:paraId="0016888E"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total ports: </w:t>
            </w:r>
            <w:r w:rsidRPr="007B5FB0">
              <w:rPr>
                <w:rFonts w:asciiTheme="majorHAnsi" w:hAnsiTheme="majorHAnsi" w:cstheme="majorHAnsi"/>
                <w:color w:val="000000" w:themeColor="text1"/>
                <w:szCs w:val="18"/>
                <w:highlight w:val="yellow"/>
              </w:rPr>
              <w:t>[{4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1665B" w14:textId="77777777" w:rsidR="00112E85" w:rsidRPr="007B5FB0" w:rsidRDefault="00112E85" w:rsidP="00F632F5">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2229A826" w14:textId="10053305" w:rsidR="00A458F0" w:rsidRPr="00CE0424" w:rsidRDefault="00A458F0" w:rsidP="00CE0424">
      <w:pPr>
        <w:pStyle w:val="BodyText"/>
      </w:pPr>
    </w:p>
    <w:sectPr w:rsidR="00A458F0" w:rsidRPr="00CE0424" w:rsidSect="00FC0B44">
      <w:footnotePr>
        <w:numRestart w:val="eachSect"/>
      </w:footnotePr>
      <w:pgSz w:w="23814" w:h="16840"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5155" w14:textId="77777777" w:rsidR="00A90EF1" w:rsidRDefault="00A90EF1">
      <w:r>
        <w:separator/>
      </w:r>
    </w:p>
  </w:endnote>
  <w:endnote w:type="continuationSeparator" w:id="0">
    <w:p w14:paraId="52C43D62" w14:textId="77777777" w:rsidR="00A90EF1" w:rsidRDefault="00A90EF1">
      <w:r>
        <w:continuationSeparator/>
      </w:r>
    </w:p>
  </w:endnote>
  <w:endnote w:type="continuationNotice" w:id="1">
    <w:p w14:paraId="6A550D70" w14:textId="77777777" w:rsidR="00A90EF1" w:rsidRDefault="00A90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2E901" w14:textId="77777777" w:rsidR="00A567C5" w:rsidRDefault="00A56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1015" w14:textId="77777777" w:rsidR="00A567C5" w:rsidRDefault="00A56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6FBE" w14:textId="77777777" w:rsidR="00A90EF1" w:rsidRDefault="00A90EF1">
      <w:r>
        <w:separator/>
      </w:r>
    </w:p>
  </w:footnote>
  <w:footnote w:type="continuationSeparator" w:id="0">
    <w:p w14:paraId="652D784A" w14:textId="77777777" w:rsidR="00A90EF1" w:rsidRDefault="00A90EF1">
      <w:r>
        <w:continuationSeparator/>
      </w:r>
    </w:p>
  </w:footnote>
  <w:footnote w:type="continuationNotice" w:id="1">
    <w:p w14:paraId="0F521E81" w14:textId="77777777" w:rsidR="00A90EF1" w:rsidRDefault="00A90E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59C2" w14:textId="77777777" w:rsidR="00A567C5" w:rsidRDefault="00A56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9A2B" w14:textId="77777777" w:rsidR="00A567C5" w:rsidRDefault="00A567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057F1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76259E"/>
    <w:multiLevelType w:val="hybridMultilevel"/>
    <w:tmpl w:val="A17A313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0C6474"/>
    <w:multiLevelType w:val="multilevel"/>
    <w:tmpl w:val="4B425567"/>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7B0D93"/>
    <w:multiLevelType w:val="hybridMultilevel"/>
    <w:tmpl w:val="0BBA3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936A0D"/>
    <w:multiLevelType w:val="multilevel"/>
    <w:tmpl w:val="27936A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775E65"/>
    <w:multiLevelType w:val="hybridMultilevel"/>
    <w:tmpl w:val="3C72584C"/>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620A0E"/>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230B5A"/>
    <w:multiLevelType w:val="multilevel"/>
    <w:tmpl w:val="68A9780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A2698"/>
    <w:multiLevelType w:val="multilevel"/>
    <w:tmpl w:val="AFD2825C"/>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9CA670F"/>
    <w:multiLevelType w:val="multilevel"/>
    <w:tmpl w:val="446174A6"/>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C33BC0"/>
    <w:multiLevelType w:val="multilevel"/>
    <w:tmpl w:val="C5D06DC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12F6678"/>
    <w:multiLevelType w:val="hybridMultilevel"/>
    <w:tmpl w:val="86A28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A80BEF"/>
    <w:multiLevelType w:val="hybridMultilevel"/>
    <w:tmpl w:val="0F4ADD8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CCC6B3B"/>
    <w:multiLevelType w:val="hybridMultilevel"/>
    <w:tmpl w:val="2E0CFF8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0"/>
  </w:num>
  <w:num w:numId="4">
    <w:abstractNumId w:val="33"/>
  </w:num>
  <w:num w:numId="5">
    <w:abstractNumId w:val="34"/>
  </w:num>
  <w:num w:numId="6">
    <w:abstractNumId w:val="40"/>
  </w:num>
  <w:num w:numId="7">
    <w:abstractNumId w:val="11"/>
  </w:num>
  <w:num w:numId="8">
    <w:abstractNumId w:val="14"/>
  </w:num>
  <w:num w:numId="9">
    <w:abstractNumId w:val="4"/>
  </w:num>
  <w:num w:numId="10">
    <w:abstractNumId w:val="45"/>
  </w:num>
  <w:num w:numId="11">
    <w:abstractNumId w:val="20"/>
  </w:num>
  <w:num w:numId="12">
    <w:abstractNumId w:val="42"/>
  </w:num>
  <w:num w:numId="13">
    <w:abstractNumId w:val="27"/>
  </w:num>
  <w:num w:numId="14">
    <w:abstractNumId w:val="21"/>
  </w:num>
  <w:num w:numId="15">
    <w:abstractNumId w:val="3"/>
  </w:num>
  <w:num w:numId="16">
    <w:abstractNumId w:val="17"/>
  </w:num>
  <w:num w:numId="17">
    <w:abstractNumId w:val="9"/>
  </w:num>
  <w:num w:numId="18">
    <w:abstractNumId w:val="10"/>
  </w:num>
  <w:num w:numId="19">
    <w:abstractNumId w:val="7"/>
  </w:num>
  <w:num w:numId="20">
    <w:abstractNumId w:val="27"/>
  </w:num>
  <w:num w:numId="21">
    <w:abstractNumId w:val="35"/>
  </w:num>
  <w:num w:numId="22">
    <w:abstractNumId w:val="1"/>
    <w:lvlOverride w:ilvl="0">
      <w:startOverride w:val="1"/>
    </w:lvlOverride>
    <w:lvlOverride w:ilvl="1"/>
    <w:lvlOverride w:ilvl="2"/>
    <w:lvlOverride w:ilvl="3"/>
    <w:lvlOverride w:ilvl="4"/>
    <w:lvlOverride w:ilvl="5"/>
    <w:lvlOverride w:ilvl="6"/>
    <w:lvlOverride w:ilvl="7"/>
    <w:lvlOverride w:ilvl="8"/>
  </w:num>
  <w:num w:numId="23">
    <w:abstractNumId w:val="37"/>
    <w:lvlOverride w:ilvl="0">
      <w:startOverride w:val="1"/>
    </w:lvlOverride>
    <w:lvlOverride w:ilvl="1"/>
    <w:lvlOverride w:ilvl="2"/>
    <w:lvlOverride w:ilvl="3"/>
    <w:lvlOverride w:ilvl="4"/>
    <w:lvlOverride w:ilvl="5"/>
    <w:lvlOverride w:ilvl="6"/>
    <w:lvlOverride w:ilvl="7"/>
    <w:lvlOverride w:ilvl="8"/>
  </w:num>
  <w:num w:numId="24">
    <w:abstractNumId w:val="8"/>
    <w:lvlOverride w:ilvl="0">
      <w:startOverride w:val="1"/>
    </w:lvlOverride>
    <w:lvlOverride w:ilvl="1"/>
    <w:lvlOverride w:ilvl="2"/>
    <w:lvlOverride w:ilvl="3"/>
    <w:lvlOverride w:ilvl="4"/>
    <w:lvlOverride w:ilvl="5"/>
    <w:lvlOverride w:ilvl="6"/>
    <w:lvlOverride w:ilvl="7"/>
    <w:lvlOverride w:ilvl="8"/>
  </w:num>
  <w:num w:numId="25">
    <w:abstractNumId w:val="16"/>
  </w:num>
  <w:num w:numId="26">
    <w:abstractNumId w:val="24"/>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47"/>
  </w:num>
  <w:num w:numId="29">
    <w:abstractNumId w:val="22"/>
  </w:num>
  <w:num w:numId="30">
    <w:abstractNumId w:val="6"/>
  </w:num>
  <w:num w:numId="31">
    <w:abstractNumId w:val="46"/>
  </w:num>
  <w:num w:numId="32">
    <w:abstractNumId w:val="29"/>
  </w:num>
  <w:num w:numId="33">
    <w:abstractNumId w:val="38"/>
  </w:num>
  <w:num w:numId="34">
    <w:abstractNumId w:val="38"/>
  </w:num>
  <w:num w:numId="35">
    <w:abstractNumId w:val="28"/>
  </w:num>
  <w:num w:numId="36">
    <w:abstractNumId w:val="5"/>
  </w:num>
  <w:num w:numId="37">
    <w:abstractNumId w:val="39"/>
  </w:num>
  <w:num w:numId="38">
    <w:abstractNumId w:val="26"/>
  </w:num>
  <w:num w:numId="39">
    <w:abstractNumId w:val="32"/>
  </w:num>
  <w:num w:numId="40">
    <w:abstractNumId w:val="23"/>
  </w:num>
  <w:num w:numId="41">
    <w:abstractNumId w:val="30"/>
  </w:num>
  <w:num w:numId="42">
    <w:abstractNumId w:val="41"/>
  </w:num>
  <w:num w:numId="43">
    <w:abstractNumId w:val="44"/>
  </w:num>
  <w:num w:numId="44">
    <w:abstractNumId w:val="18"/>
  </w:num>
  <w:num w:numId="45">
    <w:abstractNumId w:val="19"/>
  </w:num>
  <w:num w:numId="46">
    <w:abstractNumId w:val="2"/>
  </w:num>
  <w:num w:numId="47">
    <w:abstractNumId w:val="13"/>
  </w:num>
  <w:num w:numId="48">
    <w:abstractNumId w:val="36"/>
  </w:num>
  <w:num w:numId="49">
    <w:abstractNumId w:val="43"/>
  </w:num>
  <w:num w:numId="5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2A37"/>
    <w:rsid w:val="0000564C"/>
    <w:rsid w:val="00006446"/>
    <w:rsid w:val="00006896"/>
    <w:rsid w:val="00007CDC"/>
    <w:rsid w:val="000102EA"/>
    <w:rsid w:val="00011B28"/>
    <w:rsid w:val="00012AC5"/>
    <w:rsid w:val="00015D15"/>
    <w:rsid w:val="0001667E"/>
    <w:rsid w:val="00020BA3"/>
    <w:rsid w:val="00024E52"/>
    <w:rsid w:val="000252C2"/>
    <w:rsid w:val="0002564D"/>
    <w:rsid w:val="00025A2F"/>
    <w:rsid w:val="00025ECA"/>
    <w:rsid w:val="000275DA"/>
    <w:rsid w:val="000325B8"/>
    <w:rsid w:val="00034C15"/>
    <w:rsid w:val="00036BA1"/>
    <w:rsid w:val="000422E2"/>
    <w:rsid w:val="00042F22"/>
    <w:rsid w:val="000444EF"/>
    <w:rsid w:val="000509E9"/>
    <w:rsid w:val="00052A07"/>
    <w:rsid w:val="000534E3"/>
    <w:rsid w:val="0005606A"/>
    <w:rsid w:val="00057117"/>
    <w:rsid w:val="00057551"/>
    <w:rsid w:val="000616E7"/>
    <w:rsid w:val="0006487E"/>
    <w:rsid w:val="00065E1A"/>
    <w:rsid w:val="00070E4A"/>
    <w:rsid w:val="00077E5F"/>
    <w:rsid w:val="0008036A"/>
    <w:rsid w:val="00081AE6"/>
    <w:rsid w:val="00081DEE"/>
    <w:rsid w:val="00082D21"/>
    <w:rsid w:val="000840D2"/>
    <w:rsid w:val="000855EB"/>
    <w:rsid w:val="00085B52"/>
    <w:rsid w:val="00085DCD"/>
    <w:rsid w:val="000866F2"/>
    <w:rsid w:val="0008781F"/>
    <w:rsid w:val="0009009F"/>
    <w:rsid w:val="00091557"/>
    <w:rsid w:val="000924C1"/>
    <w:rsid w:val="000924F0"/>
    <w:rsid w:val="00093474"/>
    <w:rsid w:val="0009510F"/>
    <w:rsid w:val="000A1B7B"/>
    <w:rsid w:val="000A56F2"/>
    <w:rsid w:val="000A6ABC"/>
    <w:rsid w:val="000B2719"/>
    <w:rsid w:val="000B3759"/>
    <w:rsid w:val="000B3A8F"/>
    <w:rsid w:val="000B4952"/>
    <w:rsid w:val="000B4AB9"/>
    <w:rsid w:val="000B546C"/>
    <w:rsid w:val="000B58C3"/>
    <w:rsid w:val="000B61E9"/>
    <w:rsid w:val="000B7C08"/>
    <w:rsid w:val="000C165A"/>
    <w:rsid w:val="000C2E19"/>
    <w:rsid w:val="000C4171"/>
    <w:rsid w:val="000C467C"/>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5B74"/>
    <w:rsid w:val="001062FB"/>
    <w:rsid w:val="001063E6"/>
    <w:rsid w:val="00106ABB"/>
    <w:rsid w:val="001078C6"/>
    <w:rsid w:val="00112E85"/>
    <w:rsid w:val="00113CF4"/>
    <w:rsid w:val="001153EA"/>
    <w:rsid w:val="00115643"/>
    <w:rsid w:val="00115D51"/>
    <w:rsid w:val="00116765"/>
    <w:rsid w:val="001219F5"/>
    <w:rsid w:val="00121A20"/>
    <w:rsid w:val="0012377F"/>
    <w:rsid w:val="00124314"/>
    <w:rsid w:val="00125027"/>
    <w:rsid w:val="00126B4A"/>
    <w:rsid w:val="00127004"/>
    <w:rsid w:val="00132FD0"/>
    <w:rsid w:val="00133CA4"/>
    <w:rsid w:val="001344C0"/>
    <w:rsid w:val="001346FA"/>
    <w:rsid w:val="001349F7"/>
    <w:rsid w:val="00134FE5"/>
    <w:rsid w:val="00135252"/>
    <w:rsid w:val="00136627"/>
    <w:rsid w:val="0013703A"/>
    <w:rsid w:val="00137AB5"/>
    <w:rsid w:val="00137F0B"/>
    <w:rsid w:val="00151E23"/>
    <w:rsid w:val="001526E0"/>
    <w:rsid w:val="001551B5"/>
    <w:rsid w:val="0015542A"/>
    <w:rsid w:val="00163458"/>
    <w:rsid w:val="001641D4"/>
    <w:rsid w:val="001659C1"/>
    <w:rsid w:val="0016766F"/>
    <w:rsid w:val="00170B82"/>
    <w:rsid w:val="00172DE3"/>
    <w:rsid w:val="00173A8E"/>
    <w:rsid w:val="0017502C"/>
    <w:rsid w:val="00175DA8"/>
    <w:rsid w:val="0018143F"/>
    <w:rsid w:val="00181FF8"/>
    <w:rsid w:val="00185B04"/>
    <w:rsid w:val="00190AC1"/>
    <w:rsid w:val="0019341A"/>
    <w:rsid w:val="00197DF9"/>
    <w:rsid w:val="001A1987"/>
    <w:rsid w:val="001A2564"/>
    <w:rsid w:val="001A6173"/>
    <w:rsid w:val="001A6CBA"/>
    <w:rsid w:val="001B0D97"/>
    <w:rsid w:val="001B5A5D"/>
    <w:rsid w:val="001C1CE5"/>
    <w:rsid w:val="001C3D2A"/>
    <w:rsid w:val="001C5B0D"/>
    <w:rsid w:val="001D51BA"/>
    <w:rsid w:val="001D53E7"/>
    <w:rsid w:val="001D61A0"/>
    <w:rsid w:val="001D6342"/>
    <w:rsid w:val="001D6D53"/>
    <w:rsid w:val="001E40D8"/>
    <w:rsid w:val="001E4870"/>
    <w:rsid w:val="001E51F9"/>
    <w:rsid w:val="001E58E2"/>
    <w:rsid w:val="001E7AED"/>
    <w:rsid w:val="001F32CA"/>
    <w:rsid w:val="001F3916"/>
    <w:rsid w:val="001F54C5"/>
    <w:rsid w:val="001F662C"/>
    <w:rsid w:val="001F7074"/>
    <w:rsid w:val="0020047A"/>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30765"/>
    <w:rsid w:val="00230D18"/>
    <w:rsid w:val="002319E4"/>
    <w:rsid w:val="00235632"/>
    <w:rsid w:val="00235872"/>
    <w:rsid w:val="00236F37"/>
    <w:rsid w:val="00241559"/>
    <w:rsid w:val="002435B3"/>
    <w:rsid w:val="002458EB"/>
    <w:rsid w:val="002500C8"/>
    <w:rsid w:val="00255972"/>
    <w:rsid w:val="00256F25"/>
    <w:rsid w:val="00257543"/>
    <w:rsid w:val="00257902"/>
    <w:rsid w:val="002617E7"/>
    <w:rsid w:val="00264228"/>
    <w:rsid w:val="00264334"/>
    <w:rsid w:val="0026473E"/>
    <w:rsid w:val="00264902"/>
    <w:rsid w:val="00266214"/>
    <w:rsid w:val="00267C83"/>
    <w:rsid w:val="0027144F"/>
    <w:rsid w:val="00271813"/>
    <w:rsid w:val="00271F3A"/>
    <w:rsid w:val="00273278"/>
    <w:rsid w:val="002737F4"/>
    <w:rsid w:val="002805F5"/>
    <w:rsid w:val="00280751"/>
    <w:rsid w:val="0028280A"/>
    <w:rsid w:val="00286ACD"/>
    <w:rsid w:val="00287410"/>
    <w:rsid w:val="00287838"/>
    <w:rsid w:val="002907B5"/>
    <w:rsid w:val="00291EB8"/>
    <w:rsid w:val="00292EB7"/>
    <w:rsid w:val="00294CF2"/>
    <w:rsid w:val="00296227"/>
    <w:rsid w:val="00296F44"/>
    <w:rsid w:val="0029777D"/>
    <w:rsid w:val="002A055E"/>
    <w:rsid w:val="002A1D4E"/>
    <w:rsid w:val="002A2869"/>
    <w:rsid w:val="002A34CA"/>
    <w:rsid w:val="002A65A2"/>
    <w:rsid w:val="002B24D6"/>
    <w:rsid w:val="002B3B30"/>
    <w:rsid w:val="002C41E6"/>
    <w:rsid w:val="002C4D67"/>
    <w:rsid w:val="002C6B50"/>
    <w:rsid w:val="002D071A"/>
    <w:rsid w:val="002D2AC4"/>
    <w:rsid w:val="002D34B2"/>
    <w:rsid w:val="002D48B0"/>
    <w:rsid w:val="002D5B37"/>
    <w:rsid w:val="002D7637"/>
    <w:rsid w:val="002E17F2"/>
    <w:rsid w:val="002E33F0"/>
    <w:rsid w:val="002E3D29"/>
    <w:rsid w:val="002E4408"/>
    <w:rsid w:val="002E5322"/>
    <w:rsid w:val="002E79C5"/>
    <w:rsid w:val="002E7CAE"/>
    <w:rsid w:val="002F0DC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41A"/>
    <w:rsid w:val="00331751"/>
    <w:rsid w:val="00334579"/>
    <w:rsid w:val="00335858"/>
    <w:rsid w:val="00336BDA"/>
    <w:rsid w:val="00342BD7"/>
    <w:rsid w:val="003432BE"/>
    <w:rsid w:val="00345C09"/>
    <w:rsid w:val="00346DB5"/>
    <w:rsid w:val="003477B1"/>
    <w:rsid w:val="00356578"/>
    <w:rsid w:val="00357163"/>
    <w:rsid w:val="00357380"/>
    <w:rsid w:val="003602D9"/>
    <w:rsid w:val="003604CE"/>
    <w:rsid w:val="0036481C"/>
    <w:rsid w:val="00366407"/>
    <w:rsid w:val="00370E47"/>
    <w:rsid w:val="00373B39"/>
    <w:rsid w:val="003742AC"/>
    <w:rsid w:val="00377CE1"/>
    <w:rsid w:val="0038498E"/>
    <w:rsid w:val="00385BF0"/>
    <w:rsid w:val="003917C1"/>
    <w:rsid w:val="003939FF"/>
    <w:rsid w:val="00395873"/>
    <w:rsid w:val="003A15E6"/>
    <w:rsid w:val="003A2223"/>
    <w:rsid w:val="003A2A0F"/>
    <w:rsid w:val="003A45A1"/>
    <w:rsid w:val="003A5B0A"/>
    <w:rsid w:val="003A6BAC"/>
    <w:rsid w:val="003A70A4"/>
    <w:rsid w:val="003A7EF3"/>
    <w:rsid w:val="003B025A"/>
    <w:rsid w:val="003B159C"/>
    <w:rsid w:val="003B369F"/>
    <w:rsid w:val="003B36A3"/>
    <w:rsid w:val="003B55B5"/>
    <w:rsid w:val="003B64BB"/>
    <w:rsid w:val="003B7FE5"/>
    <w:rsid w:val="003C11C8"/>
    <w:rsid w:val="003C2702"/>
    <w:rsid w:val="003C71EC"/>
    <w:rsid w:val="003C731D"/>
    <w:rsid w:val="003C7806"/>
    <w:rsid w:val="003C7BF7"/>
    <w:rsid w:val="003D109F"/>
    <w:rsid w:val="003D2478"/>
    <w:rsid w:val="003D3C45"/>
    <w:rsid w:val="003D4FEC"/>
    <w:rsid w:val="003D5B1F"/>
    <w:rsid w:val="003D74CA"/>
    <w:rsid w:val="003E15FA"/>
    <w:rsid w:val="003E19D5"/>
    <w:rsid w:val="003E55E4"/>
    <w:rsid w:val="003E74E3"/>
    <w:rsid w:val="003F05C7"/>
    <w:rsid w:val="003F2CD4"/>
    <w:rsid w:val="003F6BBE"/>
    <w:rsid w:val="004000E8"/>
    <w:rsid w:val="00402E2B"/>
    <w:rsid w:val="0040512B"/>
    <w:rsid w:val="00405CA5"/>
    <w:rsid w:val="00407CD3"/>
    <w:rsid w:val="00410134"/>
    <w:rsid w:val="0041023B"/>
    <w:rsid w:val="00410B72"/>
    <w:rsid w:val="00410F18"/>
    <w:rsid w:val="004125F0"/>
    <w:rsid w:val="0041263E"/>
    <w:rsid w:val="00413063"/>
    <w:rsid w:val="00413AAC"/>
    <w:rsid w:val="00413E92"/>
    <w:rsid w:val="00421105"/>
    <w:rsid w:val="00422AA4"/>
    <w:rsid w:val="00423034"/>
    <w:rsid w:val="004242F4"/>
    <w:rsid w:val="00427248"/>
    <w:rsid w:val="00431528"/>
    <w:rsid w:val="00431F4B"/>
    <w:rsid w:val="00437248"/>
    <w:rsid w:val="00437447"/>
    <w:rsid w:val="00441A92"/>
    <w:rsid w:val="004431DC"/>
    <w:rsid w:val="00444F56"/>
    <w:rsid w:val="00445E59"/>
    <w:rsid w:val="00446488"/>
    <w:rsid w:val="004517AA"/>
    <w:rsid w:val="00452CAC"/>
    <w:rsid w:val="00453E3C"/>
    <w:rsid w:val="004561CE"/>
    <w:rsid w:val="00457080"/>
    <w:rsid w:val="004573A6"/>
    <w:rsid w:val="00457565"/>
    <w:rsid w:val="00457B71"/>
    <w:rsid w:val="004669E2"/>
    <w:rsid w:val="00470C31"/>
    <w:rsid w:val="0047179B"/>
    <w:rsid w:val="00471DE0"/>
    <w:rsid w:val="004734D0"/>
    <w:rsid w:val="00473536"/>
    <w:rsid w:val="00474EC7"/>
    <w:rsid w:val="0047556B"/>
    <w:rsid w:val="00477768"/>
    <w:rsid w:val="004809E6"/>
    <w:rsid w:val="00492BC5"/>
    <w:rsid w:val="00492E80"/>
    <w:rsid w:val="00495C59"/>
    <w:rsid w:val="004964F1"/>
    <w:rsid w:val="004A110D"/>
    <w:rsid w:val="004A16BC"/>
    <w:rsid w:val="004A2B94"/>
    <w:rsid w:val="004B2C45"/>
    <w:rsid w:val="004B6F6A"/>
    <w:rsid w:val="004B7C0C"/>
    <w:rsid w:val="004C0001"/>
    <w:rsid w:val="004C0477"/>
    <w:rsid w:val="004C0A1A"/>
    <w:rsid w:val="004C3898"/>
    <w:rsid w:val="004C4E2A"/>
    <w:rsid w:val="004C5AC9"/>
    <w:rsid w:val="004C7437"/>
    <w:rsid w:val="004D36B1"/>
    <w:rsid w:val="004D7EBD"/>
    <w:rsid w:val="004E2680"/>
    <w:rsid w:val="004E28F9"/>
    <w:rsid w:val="004E462E"/>
    <w:rsid w:val="004E49A8"/>
    <w:rsid w:val="004E4CE8"/>
    <w:rsid w:val="004E56DC"/>
    <w:rsid w:val="004E70BF"/>
    <w:rsid w:val="004E7105"/>
    <w:rsid w:val="004E76F4"/>
    <w:rsid w:val="004F0B4E"/>
    <w:rsid w:val="004F0B6C"/>
    <w:rsid w:val="004F2078"/>
    <w:rsid w:val="004F4DA3"/>
    <w:rsid w:val="004F4FB3"/>
    <w:rsid w:val="00505F76"/>
    <w:rsid w:val="00506557"/>
    <w:rsid w:val="0050677A"/>
    <w:rsid w:val="005108D8"/>
    <w:rsid w:val="005116F9"/>
    <w:rsid w:val="005135CD"/>
    <w:rsid w:val="005153A7"/>
    <w:rsid w:val="00515851"/>
    <w:rsid w:val="00521466"/>
    <w:rsid w:val="005217B5"/>
    <w:rsid w:val="005219CF"/>
    <w:rsid w:val="005229D0"/>
    <w:rsid w:val="00522D86"/>
    <w:rsid w:val="00523CBA"/>
    <w:rsid w:val="0053354B"/>
    <w:rsid w:val="00534B59"/>
    <w:rsid w:val="00535AFE"/>
    <w:rsid w:val="00536759"/>
    <w:rsid w:val="00537C62"/>
    <w:rsid w:val="00537F39"/>
    <w:rsid w:val="00543E7B"/>
    <w:rsid w:val="00546970"/>
    <w:rsid w:val="005470EB"/>
    <w:rsid w:val="005503F4"/>
    <w:rsid w:val="00554CB7"/>
    <w:rsid w:val="00554E19"/>
    <w:rsid w:val="005569D6"/>
    <w:rsid w:val="0056121F"/>
    <w:rsid w:val="00563732"/>
    <w:rsid w:val="00565E6D"/>
    <w:rsid w:val="00570366"/>
    <w:rsid w:val="00572505"/>
    <w:rsid w:val="0057586F"/>
    <w:rsid w:val="00575951"/>
    <w:rsid w:val="00582809"/>
    <w:rsid w:val="00585E44"/>
    <w:rsid w:val="00586070"/>
    <w:rsid w:val="0058798C"/>
    <w:rsid w:val="005900FA"/>
    <w:rsid w:val="00592F6A"/>
    <w:rsid w:val="00593353"/>
    <w:rsid w:val="005935A4"/>
    <w:rsid w:val="005948C2"/>
    <w:rsid w:val="00595DCA"/>
    <w:rsid w:val="0059779B"/>
    <w:rsid w:val="005A209A"/>
    <w:rsid w:val="005A5987"/>
    <w:rsid w:val="005A662D"/>
    <w:rsid w:val="005B1409"/>
    <w:rsid w:val="005B1C27"/>
    <w:rsid w:val="005B35D7"/>
    <w:rsid w:val="005B392A"/>
    <w:rsid w:val="005B3AA3"/>
    <w:rsid w:val="005B552F"/>
    <w:rsid w:val="005B6F83"/>
    <w:rsid w:val="005B7A27"/>
    <w:rsid w:val="005C74FB"/>
    <w:rsid w:val="005D1602"/>
    <w:rsid w:val="005E0837"/>
    <w:rsid w:val="005E2D84"/>
    <w:rsid w:val="005E385F"/>
    <w:rsid w:val="005E5B81"/>
    <w:rsid w:val="005E6D34"/>
    <w:rsid w:val="005F2CB1"/>
    <w:rsid w:val="005F3025"/>
    <w:rsid w:val="005F5AEE"/>
    <w:rsid w:val="005F618C"/>
    <w:rsid w:val="005F70BD"/>
    <w:rsid w:val="005F7FEA"/>
    <w:rsid w:val="006025B6"/>
    <w:rsid w:val="0060283C"/>
    <w:rsid w:val="00604F14"/>
    <w:rsid w:val="00611B83"/>
    <w:rsid w:val="00612CDF"/>
    <w:rsid w:val="00613257"/>
    <w:rsid w:val="006156CC"/>
    <w:rsid w:val="00620A71"/>
    <w:rsid w:val="00620D80"/>
    <w:rsid w:val="006234A6"/>
    <w:rsid w:val="006277F4"/>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6A92"/>
    <w:rsid w:val="00656DDE"/>
    <w:rsid w:val="0066011D"/>
    <w:rsid w:val="006607C0"/>
    <w:rsid w:val="00660A5F"/>
    <w:rsid w:val="006613A6"/>
    <w:rsid w:val="00661D39"/>
    <w:rsid w:val="006627A2"/>
    <w:rsid w:val="006634E6"/>
    <w:rsid w:val="00664363"/>
    <w:rsid w:val="006655EE"/>
    <w:rsid w:val="00667EE7"/>
    <w:rsid w:val="00670922"/>
    <w:rsid w:val="00670BE1"/>
    <w:rsid w:val="0067218F"/>
    <w:rsid w:val="006741F2"/>
    <w:rsid w:val="00674B29"/>
    <w:rsid w:val="00674CC3"/>
    <w:rsid w:val="0067517F"/>
    <w:rsid w:val="00675C72"/>
    <w:rsid w:val="006771F9"/>
    <w:rsid w:val="006776D7"/>
    <w:rsid w:val="00681003"/>
    <w:rsid w:val="006817C9"/>
    <w:rsid w:val="00682D02"/>
    <w:rsid w:val="006835A4"/>
    <w:rsid w:val="00683ECE"/>
    <w:rsid w:val="00684D8C"/>
    <w:rsid w:val="00686103"/>
    <w:rsid w:val="00695FC2"/>
    <w:rsid w:val="006962AE"/>
    <w:rsid w:val="00696949"/>
    <w:rsid w:val="00697052"/>
    <w:rsid w:val="006A46FB"/>
    <w:rsid w:val="006A5E28"/>
    <w:rsid w:val="006A697B"/>
    <w:rsid w:val="006A7AFF"/>
    <w:rsid w:val="006B1816"/>
    <w:rsid w:val="006B1FC6"/>
    <w:rsid w:val="006B2099"/>
    <w:rsid w:val="006B50CF"/>
    <w:rsid w:val="006B5D79"/>
    <w:rsid w:val="006B6890"/>
    <w:rsid w:val="006C03B8"/>
    <w:rsid w:val="006C0AE8"/>
    <w:rsid w:val="006C3AAB"/>
    <w:rsid w:val="006C5EC9"/>
    <w:rsid w:val="006C6059"/>
    <w:rsid w:val="006C6BB2"/>
    <w:rsid w:val="006C7522"/>
    <w:rsid w:val="006D6F08"/>
    <w:rsid w:val="006E062C"/>
    <w:rsid w:val="006E1C82"/>
    <w:rsid w:val="006E28B7"/>
    <w:rsid w:val="006E2A9B"/>
    <w:rsid w:val="006E3310"/>
    <w:rsid w:val="006E380E"/>
    <w:rsid w:val="006E4E39"/>
    <w:rsid w:val="006E565E"/>
    <w:rsid w:val="006E673D"/>
    <w:rsid w:val="006E7D3B"/>
    <w:rsid w:val="006F1B70"/>
    <w:rsid w:val="006F341D"/>
    <w:rsid w:val="006F3786"/>
    <w:rsid w:val="006F3CDE"/>
    <w:rsid w:val="006F58D4"/>
    <w:rsid w:val="006F6582"/>
    <w:rsid w:val="006F686E"/>
    <w:rsid w:val="006F6A22"/>
    <w:rsid w:val="0070346E"/>
    <w:rsid w:val="00704EDB"/>
    <w:rsid w:val="00705233"/>
    <w:rsid w:val="00706101"/>
    <w:rsid w:val="00707072"/>
    <w:rsid w:val="00707BF1"/>
    <w:rsid w:val="00707D61"/>
    <w:rsid w:val="0071200B"/>
    <w:rsid w:val="00712287"/>
    <w:rsid w:val="00712772"/>
    <w:rsid w:val="007148D3"/>
    <w:rsid w:val="00714BB8"/>
    <w:rsid w:val="00715B9A"/>
    <w:rsid w:val="00721A3B"/>
    <w:rsid w:val="00721F93"/>
    <w:rsid w:val="007257D0"/>
    <w:rsid w:val="00726EA6"/>
    <w:rsid w:val="00727208"/>
    <w:rsid w:val="00727680"/>
    <w:rsid w:val="007277F0"/>
    <w:rsid w:val="0073239A"/>
    <w:rsid w:val="007348B1"/>
    <w:rsid w:val="007362A6"/>
    <w:rsid w:val="007368CB"/>
    <w:rsid w:val="00736D7D"/>
    <w:rsid w:val="00740E58"/>
    <w:rsid w:val="007445A0"/>
    <w:rsid w:val="0074524B"/>
    <w:rsid w:val="00747AB8"/>
    <w:rsid w:val="00747D8B"/>
    <w:rsid w:val="00747DF6"/>
    <w:rsid w:val="00751228"/>
    <w:rsid w:val="00753E78"/>
    <w:rsid w:val="007571E1"/>
    <w:rsid w:val="007604B2"/>
    <w:rsid w:val="00760D5F"/>
    <w:rsid w:val="00761C16"/>
    <w:rsid w:val="007629BC"/>
    <w:rsid w:val="00765281"/>
    <w:rsid w:val="00766BAD"/>
    <w:rsid w:val="00767BBC"/>
    <w:rsid w:val="00770C80"/>
    <w:rsid w:val="007729A2"/>
    <w:rsid w:val="00773920"/>
    <w:rsid w:val="007755F2"/>
    <w:rsid w:val="00775AD9"/>
    <w:rsid w:val="00775E90"/>
    <w:rsid w:val="00776971"/>
    <w:rsid w:val="00780A80"/>
    <w:rsid w:val="0078177E"/>
    <w:rsid w:val="0078304C"/>
    <w:rsid w:val="00783673"/>
    <w:rsid w:val="00784163"/>
    <w:rsid w:val="007845D4"/>
    <w:rsid w:val="00785482"/>
    <w:rsid w:val="00785490"/>
    <w:rsid w:val="007925EA"/>
    <w:rsid w:val="00793CD8"/>
    <w:rsid w:val="0079558E"/>
    <w:rsid w:val="00795C92"/>
    <w:rsid w:val="00796231"/>
    <w:rsid w:val="007A19BA"/>
    <w:rsid w:val="007A1CB3"/>
    <w:rsid w:val="007A2088"/>
    <w:rsid w:val="007A306F"/>
    <w:rsid w:val="007A3BA7"/>
    <w:rsid w:val="007A43A6"/>
    <w:rsid w:val="007A502F"/>
    <w:rsid w:val="007A58A6"/>
    <w:rsid w:val="007A7FCC"/>
    <w:rsid w:val="007B39A0"/>
    <w:rsid w:val="007B3D2D"/>
    <w:rsid w:val="007B50AE"/>
    <w:rsid w:val="007B51DF"/>
    <w:rsid w:val="007B5D78"/>
    <w:rsid w:val="007C03C0"/>
    <w:rsid w:val="007C05DD"/>
    <w:rsid w:val="007C35C1"/>
    <w:rsid w:val="007C3D18"/>
    <w:rsid w:val="007C60BF"/>
    <w:rsid w:val="007C66EE"/>
    <w:rsid w:val="007C6A07"/>
    <w:rsid w:val="007C75A1"/>
    <w:rsid w:val="007C77A5"/>
    <w:rsid w:val="007D04E5"/>
    <w:rsid w:val="007D5901"/>
    <w:rsid w:val="007D626A"/>
    <w:rsid w:val="007D7526"/>
    <w:rsid w:val="007D789F"/>
    <w:rsid w:val="007E4610"/>
    <w:rsid w:val="007E4715"/>
    <w:rsid w:val="007E505B"/>
    <w:rsid w:val="007E5BE4"/>
    <w:rsid w:val="007E627D"/>
    <w:rsid w:val="007E7091"/>
    <w:rsid w:val="007F00D7"/>
    <w:rsid w:val="007F1071"/>
    <w:rsid w:val="007F2FD8"/>
    <w:rsid w:val="007F3C82"/>
    <w:rsid w:val="007F542F"/>
    <w:rsid w:val="007F5AB8"/>
    <w:rsid w:val="007F696E"/>
    <w:rsid w:val="007F70A3"/>
    <w:rsid w:val="007F791B"/>
    <w:rsid w:val="00803FAE"/>
    <w:rsid w:val="0080605F"/>
    <w:rsid w:val="00807786"/>
    <w:rsid w:val="00811FCB"/>
    <w:rsid w:val="008158D6"/>
    <w:rsid w:val="00816283"/>
    <w:rsid w:val="008165E4"/>
    <w:rsid w:val="00817196"/>
    <w:rsid w:val="00821CC5"/>
    <w:rsid w:val="008235DB"/>
    <w:rsid w:val="00824AB4"/>
    <w:rsid w:val="00825C42"/>
    <w:rsid w:val="00825D25"/>
    <w:rsid w:val="00826D30"/>
    <w:rsid w:val="00827D6F"/>
    <w:rsid w:val="0083312E"/>
    <w:rsid w:val="00835E68"/>
    <w:rsid w:val="0083743E"/>
    <w:rsid w:val="008376AC"/>
    <w:rsid w:val="00841E18"/>
    <w:rsid w:val="008443A6"/>
    <w:rsid w:val="008444E8"/>
    <w:rsid w:val="00844E80"/>
    <w:rsid w:val="00846FE7"/>
    <w:rsid w:val="00856911"/>
    <w:rsid w:val="0086507B"/>
    <w:rsid w:val="008677FD"/>
    <w:rsid w:val="008706D4"/>
    <w:rsid w:val="00870F8A"/>
    <w:rsid w:val="008719A4"/>
    <w:rsid w:val="00871D23"/>
    <w:rsid w:val="00874312"/>
    <w:rsid w:val="0087437C"/>
    <w:rsid w:val="008754CE"/>
    <w:rsid w:val="00875CD7"/>
    <w:rsid w:val="00876B4D"/>
    <w:rsid w:val="00877F18"/>
    <w:rsid w:val="008941E3"/>
    <w:rsid w:val="00894A88"/>
    <w:rsid w:val="00894EA1"/>
    <w:rsid w:val="00895386"/>
    <w:rsid w:val="008A21FF"/>
    <w:rsid w:val="008A2CE2"/>
    <w:rsid w:val="008A30AC"/>
    <w:rsid w:val="008A44B8"/>
    <w:rsid w:val="008A51A8"/>
    <w:rsid w:val="008A54C7"/>
    <w:rsid w:val="008A77D8"/>
    <w:rsid w:val="008B0483"/>
    <w:rsid w:val="008B120C"/>
    <w:rsid w:val="008B39A7"/>
    <w:rsid w:val="008B51A0"/>
    <w:rsid w:val="008B592A"/>
    <w:rsid w:val="008B7B5C"/>
    <w:rsid w:val="008C0C99"/>
    <w:rsid w:val="008C2017"/>
    <w:rsid w:val="008C4958"/>
    <w:rsid w:val="008C4BAA"/>
    <w:rsid w:val="008C6AE8"/>
    <w:rsid w:val="008C7573"/>
    <w:rsid w:val="008D00A5"/>
    <w:rsid w:val="008D34F1"/>
    <w:rsid w:val="008D39D8"/>
    <w:rsid w:val="008D6D1A"/>
    <w:rsid w:val="008D7789"/>
    <w:rsid w:val="008E065E"/>
    <w:rsid w:val="008E0927"/>
    <w:rsid w:val="008E1909"/>
    <w:rsid w:val="008E3435"/>
    <w:rsid w:val="008E5318"/>
    <w:rsid w:val="008E5F7E"/>
    <w:rsid w:val="008E665F"/>
    <w:rsid w:val="008F1C4E"/>
    <w:rsid w:val="008F1EAB"/>
    <w:rsid w:val="008F33DC"/>
    <w:rsid w:val="008F44C8"/>
    <w:rsid w:val="008F477F"/>
    <w:rsid w:val="008F57F1"/>
    <w:rsid w:val="008F70DF"/>
    <w:rsid w:val="008F7D5C"/>
    <w:rsid w:val="00902350"/>
    <w:rsid w:val="0090336B"/>
    <w:rsid w:val="009053AA"/>
    <w:rsid w:val="00905977"/>
    <w:rsid w:val="00906939"/>
    <w:rsid w:val="00910B7D"/>
    <w:rsid w:val="00911DFB"/>
    <w:rsid w:val="009139D9"/>
    <w:rsid w:val="00914AD8"/>
    <w:rsid w:val="00916079"/>
    <w:rsid w:val="00917CE9"/>
    <w:rsid w:val="00920BF2"/>
    <w:rsid w:val="0092125D"/>
    <w:rsid w:val="00922010"/>
    <w:rsid w:val="009256D2"/>
    <w:rsid w:val="00931BD9"/>
    <w:rsid w:val="009368F3"/>
    <w:rsid w:val="0094035A"/>
    <w:rsid w:val="00940F16"/>
    <w:rsid w:val="00941636"/>
    <w:rsid w:val="00943742"/>
    <w:rsid w:val="00943FB9"/>
    <w:rsid w:val="00945A1D"/>
    <w:rsid w:val="00945C05"/>
    <w:rsid w:val="00946945"/>
    <w:rsid w:val="00946C3C"/>
    <w:rsid w:val="00947713"/>
    <w:rsid w:val="00950DE7"/>
    <w:rsid w:val="00953920"/>
    <w:rsid w:val="00953D47"/>
    <w:rsid w:val="0095681E"/>
    <w:rsid w:val="009572D4"/>
    <w:rsid w:val="00961921"/>
    <w:rsid w:val="0096430A"/>
    <w:rsid w:val="0096554B"/>
    <w:rsid w:val="0096584A"/>
    <w:rsid w:val="00967FCD"/>
    <w:rsid w:val="00971F08"/>
    <w:rsid w:val="0097603D"/>
    <w:rsid w:val="00976949"/>
    <w:rsid w:val="00980477"/>
    <w:rsid w:val="0098458C"/>
    <w:rsid w:val="00985253"/>
    <w:rsid w:val="009853B3"/>
    <w:rsid w:val="00990630"/>
    <w:rsid w:val="00991761"/>
    <w:rsid w:val="00994DCA"/>
    <w:rsid w:val="00994E1D"/>
    <w:rsid w:val="00995163"/>
    <w:rsid w:val="009960EC"/>
    <w:rsid w:val="0099622D"/>
    <w:rsid w:val="009970DD"/>
    <w:rsid w:val="009A0FBA"/>
    <w:rsid w:val="009A1601"/>
    <w:rsid w:val="009A3BB6"/>
    <w:rsid w:val="009A462D"/>
    <w:rsid w:val="009A4DF2"/>
    <w:rsid w:val="009A5CBA"/>
    <w:rsid w:val="009B06B1"/>
    <w:rsid w:val="009B1F30"/>
    <w:rsid w:val="009B3AC2"/>
    <w:rsid w:val="009B4DF4"/>
    <w:rsid w:val="009B50E0"/>
    <w:rsid w:val="009B564E"/>
    <w:rsid w:val="009B7E87"/>
    <w:rsid w:val="009C0169"/>
    <w:rsid w:val="009C1A4E"/>
    <w:rsid w:val="009C274A"/>
    <w:rsid w:val="009C403E"/>
    <w:rsid w:val="009C5665"/>
    <w:rsid w:val="009C6363"/>
    <w:rsid w:val="009D4FF0"/>
    <w:rsid w:val="009D63B4"/>
    <w:rsid w:val="009D703C"/>
    <w:rsid w:val="009D718F"/>
    <w:rsid w:val="009E068F"/>
    <w:rsid w:val="009E14E0"/>
    <w:rsid w:val="009E21BE"/>
    <w:rsid w:val="009E35DB"/>
    <w:rsid w:val="009E47A3"/>
    <w:rsid w:val="009E6E5C"/>
    <w:rsid w:val="009E7FD6"/>
    <w:rsid w:val="009F08F3"/>
    <w:rsid w:val="009F344F"/>
    <w:rsid w:val="009F3977"/>
    <w:rsid w:val="00A02FC8"/>
    <w:rsid w:val="00A031D8"/>
    <w:rsid w:val="00A048A8"/>
    <w:rsid w:val="00A04F49"/>
    <w:rsid w:val="00A13E54"/>
    <w:rsid w:val="00A155E9"/>
    <w:rsid w:val="00A17F63"/>
    <w:rsid w:val="00A2193B"/>
    <w:rsid w:val="00A2351A"/>
    <w:rsid w:val="00A264A9"/>
    <w:rsid w:val="00A266F2"/>
    <w:rsid w:val="00A26DCF"/>
    <w:rsid w:val="00A27785"/>
    <w:rsid w:val="00A30187"/>
    <w:rsid w:val="00A30565"/>
    <w:rsid w:val="00A3448A"/>
    <w:rsid w:val="00A36297"/>
    <w:rsid w:val="00A41E2B"/>
    <w:rsid w:val="00A458F0"/>
    <w:rsid w:val="00A45B74"/>
    <w:rsid w:val="00A52E1D"/>
    <w:rsid w:val="00A567C5"/>
    <w:rsid w:val="00A61499"/>
    <w:rsid w:val="00A62A77"/>
    <w:rsid w:val="00A63483"/>
    <w:rsid w:val="00A657D7"/>
    <w:rsid w:val="00A660AC"/>
    <w:rsid w:val="00A67E6C"/>
    <w:rsid w:val="00A70C63"/>
    <w:rsid w:val="00A71B99"/>
    <w:rsid w:val="00A739D0"/>
    <w:rsid w:val="00A761D4"/>
    <w:rsid w:val="00A77EC4"/>
    <w:rsid w:val="00A90269"/>
    <w:rsid w:val="00A90EF1"/>
    <w:rsid w:val="00A91CDB"/>
    <w:rsid w:val="00A924B4"/>
    <w:rsid w:val="00A9264A"/>
    <w:rsid w:val="00A92879"/>
    <w:rsid w:val="00A94247"/>
    <w:rsid w:val="00A9442A"/>
    <w:rsid w:val="00AA016F"/>
    <w:rsid w:val="00AA0FFC"/>
    <w:rsid w:val="00AA1ED6"/>
    <w:rsid w:val="00AA34C3"/>
    <w:rsid w:val="00AA51D6"/>
    <w:rsid w:val="00AB054A"/>
    <w:rsid w:val="00AB0BC8"/>
    <w:rsid w:val="00AB11CA"/>
    <w:rsid w:val="00AB14D9"/>
    <w:rsid w:val="00AB2C12"/>
    <w:rsid w:val="00AB4AB8"/>
    <w:rsid w:val="00AB4FA1"/>
    <w:rsid w:val="00AB655E"/>
    <w:rsid w:val="00AC007F"/>
    <w:rsid w:val="00AC13F8"/>
    <w:rsid w:val="00AC1506"/>
    <w:rsid w:val="00AC1CBD"/>
    <w:rsid w:val="00AC2ECD"/>
    <w:rsid w:val="00AC3119"/>
    <w:rsid w:val="00AC34AB"/>
    <w:rsid w:val="00AC49FB"/>
    <w:rsid w:val="00AC5A10"/>
    <w:rsid w:val="00AD0AA3"/>
    <w:rsid w:val="00AD20A0"/>
    <w:rsid w:val="00AD2ED0"/>
    <w:rsid w:val="00AD3F94"/>
    <w:rsid w:val="00AD4A5A"/>
    <w:rsid w:val="00AE27AC"/>
    <w:rsid w:val="00AE40E0"/>
    <w:rsid w:val="00AE4DBA"/>
    <w:rsid w:val="00AE4F07"/>
    <w:rsid w:val="00AF034F"/>
    <w:rsid w:val="00AF1C5D"/>
    <w:rsid w:val="00AF2640"/>
    <w:rsid w:val="00AF42D7"/>
    <w:rsid w:val="00B006FE"/>
    <w:rsid w:val="00B007CB"/>
    <w:rsid w:val="00B027E9"/>
    <w:rsid w:val="00B02AA9"/>
    <w:rsid w:val="00B02FA3"/>
    <w:rsid w:val="00B05084"/>
    <w:rsid w:val="00B06EF5"/>
    <w:rsid w:val="00B140DC"/>
    <w:rsid w:val="00B14C94"/>
    <w:rsid w:val="00B157F9"/>
    <w:rsid w:val="00B15D3B"/>
    <w:rsid w:val="00B20256"/>
    <w:rsid w:val="00B20A44"/>
    <w:rsid w:val="00B20D09"/>
    <w:rsid w:val="00B21D0B"/>
    <w:rsid w:val="00B22836"/>
    <w:rsid w:val="00B22A3E"/>
    <w:rsid w:val="00B26546"/>
    <w:rsid w:val="00B27182"/>
    <w:rsid w:val="00B2763F"/>
    <w:rsid w:val="00B27AAC"/>
    <w:rsid w:val="00B30929"/>
    <w:rsid w:val="00B372AA"/>
    <w:rsid w:val="00B37351"/>
    <w:rsid w:val="00B37B5A"/>
    <w:rsid w:val="00B40445"/>
    <w:rsid w:val="00B409E0"/>
    <w:rsid w:val="00B41888"/>
    <w:rsid w:val="00B45A52"/>
    <w:rsid w:val="00B46175"/>
    <w:rsid w:val="00B46207"/>
    <w:rsid w:val="00B548B7"/>
    <w:rsid w:val="00B567F1"/>
    <w:rsid w:val="00B664C7"/>
    <w:rsid w:val="00B70A7C"/>
    <w:rsid w:val="00B70CA4"/>
    <w:rsid w:val="00B739F6"/>
    <w:rsid w:val="00B763A7"/>
    <w:rsid w:val="00B81A6C"/>
    <w:rsid w:val="00B81C35"/>
    <w:rsid w:val="00B85587"/>
    <w:rsid w:val="00B85DE5"/>
    <w:rsid w:val="00B90F73"/>
    <w:rsid w:val="00B93B59"/>
    <w:rsid w:val="00B93FDC"/>
    <w:rsid w:val="00B9406A"/>
    <w:rsid w:val="00B94E10"/>
    <w:rsid w:val="00BA210D"/>
    <w:rsid w:val="00BA2280"/>
    <w:rsid w:val="00BA2A08"/>
    <w:rsid w:val="00BA56D2"/>
    <w:rsid w:val="00BA76E0"/>
    <w:rsid w:val="00BB0D25"/>
    <w:rsid w:val="00BB2A25"/>
    <w:rsid w:val="00BB51E9"/>
    <w:rsid w:val="00BC0FDC"/>
    <w:rsid w:val="00BC3053"/>
    <w:rsid w:val="00BC4D2E"/>
    <w:rsid w:val="00BC550A"/>
    <w:rsid w:val="00BC7DC8"/>
    <w:rsid w:val="00BD48AC"/>
    <w:rsid w:val="00BD5F1A"/>
    <w:rsid w:val="00BD7C3C"/>
    <w:rsid w:val="00BE1234"/>
    <w:rsid w:val="00BE2FA6"/>
    <w:rsid w:val="00BE333F"/>
    <w:rsid w:val="00BE5BAD"/>
    <w:rsid w:val="00BE6495"/>
    <w:rsid w:val="00BE7406"/>
    <w:rsid w:val="00BE745A"/>
    <w:rsid w:val="00BE7603"/>
    <w:rsid w:val="00BF3279"/>
    <w:rsid w:val="00BF74C7"/>
    <w:rsid w:val="00C015F1"/>
    <w:rsid w:val="00C01F33"/>
    <w:rsid w:val="00C02CC6"/>
    <w:rsid w:val="00C040F7"/>
    <w:rsid w:val="00C044AB"/>
    <w:rsid w:val="00C05706"/>
    <w:rsid w:val="00C07377"/>
    <w:rsid w:val="00C10478"/>
    <w:rsid w:val="00C12107"/>
    <w:rsid w:val="00C14D4B"/>
    <w:rsid w:val="00C15079"/>
    <w:rsid w:val="00C154BB"/>
    <w:rsid w:val="00C2091D"/>
    <w:rsid w:val="00C221E2"/>
    <w:rsid w:val="00C24AE0"/>
    <w:rsid w:val="00C256A6"/>
    <w:rsid w:val="00C279B5"/>
    <w:rsid w:val="00C27C45"/>
    <w:rsid w:val="00C31F10"/>
    <w:rsid w:val="00C361F6"/>
    <w:rsid w:val="00C3719D"/>
    <w:rsid w:val="00C37CB2"/>
    <w:rsid w:val="00C42056"/>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3B6F"/>
    <w:rsid w:val="00CA3DA2"/>
    <w:rsid w:val="00CA61B4"/>
    <w:rsid w:val="00CB1F63"/>
    <w:rsid w:val="00CB6EED"/>
    <w:rsid w:val="00CB7170"/>
    <w:rsid w:val="00CC040E"/>
    <w:rsid w:val="00CC111F"/>
    <w:rsid w:val="00CC2011"/>
    <w:rsid w:val="00CC3EA0"/>
    <w:rsid w:val="00CC65B4"/>
    <w:rsid w:val="00CC7B45"/>
    <w:rsid w:val="00CD1188"/>
    <w:rsid w:val="00CD2553"/>
    <w:rsid w:val="00CD2ED1"/>
    <w:rsid w:val="00CD337B"/>
    <w:rsid w:val="00CD4177"/>
    <w:rsid w:val="00CD4644"/>
    <w:rsid w:val="00CE0424"/>
    <w:rsid w:val="00CE36B8"/>
    <w:rsid w:val="00CE3870"/>
    <w:rsid w:val="00CE410B"/>
    <w:rsid w:val="00CE4A57"/>
    <w:rsid w:val="00CE6F26"/>
    <w:rsid w:val="00CE7561"/>
    <w:rsid w:val="00CF1354"/>
    <w:rsid w:val="00CF3B1F"/>
    <w:rsid w:val="00CF3BF6"/>
    <w:rsid w:val="00CF430A"/>
    <w:rsid w:val="00CF51E0"/>
    <w:rsid w:val="00CF625B"/>
    <w:rsid w:val="00CF687E"/>
    <w:rsid w:val="00D00874"/>
    <w:rsid w:val="00D00B4D"/>
    <w:rsid w:val="00D01780"/>
    <w:rsid w:val="00D0349B"/>
    <w:rsid w:val="00D10249"/>
    <w:rsid w:val="00D115C3"/>
    <w:rsid w:val="00D11897"/>
    <w:rsid w:val="00D13110"/>
    <w:rsid w:val="00D13135"/>
    <w:rsid w:val="00D13E4E"/>
    <w:rsid w:val="00D16EC0"/>
    <w:rsid w:val="00D214AF"/>
    <w:rsid w:val="00D239A7"/>
    <w:rsid w:val="00D23F47"/>
    <w:rsid w:val="00D242A6"/>
    <w:rsid w:val="00D30675"/>
    <w:rsid w:val="00D36E71"/>
    <w:rsid w:val="00D37D87"/>
    <w:rsid w:val="00D40B33"/>
    <w:rsid w:val="00D4318F"/>
    <w:rsid w:val="00D438BF"/>
    <w:rsid w:val="00D440F8"/>
    <w:rsid w:val="00D44FB3"/>
    <w:rsid w:val="00D546FF"/>
    <w:rsid w:val="00D55AD5"/>
    <w:rsid w:val="00D576CA"/>
    <w:rsid w:val="00D61AF5"/>
    <w:rsid w:val="00D652B5"/>
    <w:rsid w:val="00D66155"/>
    <w:rsid w:val="00D67124"/>
    <w:rsid w:val="00D67B0B"/>
    <w:rsid w:val="00D708B0"/>
    <w:rsid w:val="00D74286"/>
    <w:rsid w:val="00D74324"/>
    <w:rsid w:val="00D77B1D"/>
    <w:rsid w:val="00D8007E"/>
    <w:rsid w:val="00D8021F"/>
    <w:rsid w:val="00D80383"/>
    <w:rsid w:val="00D807ED"/>
    <w:rsid w:val="00D823C6"/>
    <w:rsid w:val="00D8327F"/>
    <w:rsid w:val="00D83542"/>
    <w:rsid w:val="00D8619E"/>
    <w:rsid w:val="00D86CA3"/>
    <w:rsid w:val="00D871CE"/>
    <w:rsid w:val="00D9196D"/>
    <w:rsid w:val="00D92982"/>
    <w:rsid w:val="00D94085"/>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36D1"/>
    <w:rsid w:val="00DE5608"/>
    <w:rsid w:val="00DE58D0"/>
    <w:rsid w:val="00DE654F"/>
    <w:rsid w:val="00DF0B6E"/>
    <w:rsid w:val="00DF15E0"/>
    <w:rsid w:val="00DF37A0"/>
    <w:rsid w:val="00DF7189"/>
    <w:rsid w:val="00DF7CDB"/>
    <w:rsid w:val="00E04EB3"/>
    <w:rsid w:val="00E110E7"/>
    <w:rsid w:val="00E11B20"/>
    <w:rsid w:val="00E17FA2"/>
    <w:rsid w:val="00E22330"/>
    <w:rsid w:val="00E30253"/>
    <w:rsid w:val="00E30B5A"/>
    <w:rsid w:val="00E3123D"/>
    <w:rsid w:val="00E31461"/>
    <w:rsid w:val="00E31D43"/>
    <w:rsid w:val="00E32608"/>
    <w:rsid w:val="00E34188"/>
    <w:rsid w:val="00E34B6E"/>
    <w:rsid w:val="00E35559"/>
    <w:rsid w:val="00E3723A"/>
    <w:rsid w:val="00E37860"/>
    <w:rsid w:val="00E40929"/>
    <w:rsid w:val="00E4450F"/>
    <w:rsid w:val="00E446F1"/>
    <w:rsid w:val="00E45ABE"/>
    <w:rsid w:val="00E46886"/>
    <w:rsid w:val="00E47AEF"/>
    <w:rsid w:val="00E53B75"/>
    <w:rsid w:val="00E54E3B"/>
    <w:rsid w:val="00E57565"/>
    <w:rsid w:val="00E63838"/>
    <w:rsid w:val="00E64434"/>
    <w:rsid w:val="00E64D58"/>
    <w:rsid w:val="00E67C51"/>
    <w:rsid w:val="00E718C3"/>
    <w:rsid w:val="00E72EFC"/>
    <w:rsid w:val="00E75172"/>
    <w:rsid w:val="00E758EC"/>
    <w:rsid w:val="00E8234C"/>
    <w:rsid w:val="00E83AA9"/>
    <w:rsid w:val="00E847BE"/>
    <w:rsid w:val="00E85928"/>
    <w:rsid w:val="00E87822"/>
    <w:rsid w:val="00E87DA2"/>
    <w:rsid w:val="00E90395"/>
    <w:rsid w:val="00E90E49"/>
    <w:rsid w:val="00E9108F"/>
    <w:rsid w:val="00E917F9"/>
    <w:rsid w:val="00E9291C"/>
    <w:rsid w:val="00E93EF7"/>
    <w:rsid w:val="00E93FFE"/>
    <w:rsid w:val="00E94F8A"/>
    <w:rsid w:val="00E958E6"/>
    <w:rsid w:val="00E975DA"/>
    <w:rsid w:val="00EA1472"/>
    <w:rsid w:val="00EA2496"/>
    <w:rsid w:val="00EA3A20"/>
    <w:rsid w:val="00EA5A9B"/>
    <w:rsid w:val="00EA7A41"/>
    <w:rsid w:val="00EB077B"/>
    <w:rsid w:val="00EB1D6A"/>
    <w:rsid w:val="00EB1F99"/>
    <w:rsid w:val="00EB4653"/>
    <w:rsid w:val="00EB4EA2"/>
    <w:rsid w:val="00EB5291"/>
    <w:rsid w:val="00EB7315"/>
    <w:rsid w:val="00EB77E0"/>
    <w:rsid w:val="00EC24D5"/>
    <w:rsid w:val="00EC27C6"/>
    <w:rsid w:val="00EC4207"/>
    <w:rsid w:val="00EC4AC9"/>
    <w:rsid w:val="00EC5653"/>
    <w:rsid w:val="00EC6329"/>
    <w:rsid w:val="00EC71CE"/>
    <w:rsid w:val="00EC7F2B"/>
    <w:rsid w:val="00ED1006"/>
    <w:rsid w:val="00ED7A9D"/>
    <w:rsid w:val="00EE28A4"/>
    <w:rsid w:val="00EE2DAB"/>
    <w:rsid w:val="00EE63F5"/>
    <w:rsid w:val="00EF18FE"/>
    <w:rsid w:val="00EF361F"/>
    <w:rsid w:val="00EF5787"/>
    <w:rsid w:val="00EF60D0"/>
    <w:rsid w:val="00F0528D"/>
    <w:rsid w:val="00F06C67"/>
    <w:rsid w:val="00F06DFD"/>
    <w:rsid w:val="00F071D1"/>
    <w:rsid w:val="00F07533"/>
    <w:rsid w:val="00F10629"/>
    <w:rsid w:val="00F10F35"/>
    <w:rsid w:val="00F15FA5"/>
    <w:rsid w:val="00F209B7"/>
    <w:rsid w:val="00F20B53"/>
    <w:rsid w:val="00F22E3C"/>
    <w:rsid w:val="00F2376F"/>
    <w:rsid w:val="00F24260"/>
    <w:rsid w:val="00F243D8"/>
    <w:rsid w:val="00F30828"/>
    <w:rsid w:val="00F313D6"/>
    <w:rsid w:val="00F3279D"/>
    <w:rsid w:val="00F40F0C"/>
    <w:rsid w:val="00F43C2A"/>
    <w:rsid w:val="00F43D78"/>
    <w:rsid w:val="00F4766C"/>
    <w:rsid w:val="00F5060E"/>
    <w:rsid w:val="00F507D1"/>
    <w:rsid w:val="00F519CE"/>
    <w:rsid w:val="00F51ADA"/>
    <w:rsid w:val="00F52DFF"/>
    <w:rsid w:val="00F60203"/>
    <w:rsid w:val="00F607C5"/>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456C"/>
    <w:rsid w:val="00F859D8"/>
    <w:rsid w:val="00F868F5"/>
    <w:rsid w:val="00F9056A"/>
    <w:rsid w:val="00F90F8D"/>
    <w:rsid w:val="00F92782"/>
    <w:rsid w:val="00F93AA9"/>
    <w:rsid w:val="00F96385"/>
    <w:rsid w:val="00F96985"/>
    <w:rsid w:val="00F97838"/>
    <w:rsid w:val="00FA2BB3"/>
    <w:rsid w:val="00FA3645"/>
    <w:rsid w:val="00FB4C80"/>
    <w:rsid w:val="00FB6A6A"/>
    <w:rsid w:val="00FC0B44"/>
    <w:rsid w:val="00FC0F11"/>
    <w:rsid w:val="00FC7429"/>
    <w:rsid w:val="00FD07F6"/>
    <w:rsid w:val="00FD1EC8"/>
    <w:rsid w:val="00FD33EC"/>
    <w:rsid w:val="00FD47ED"/>
    <w:rsid w:val="00FD6C1C"/>
    <w:rsid w:val="00FD6E28"/>
    <w:rsid w:val="00FD74DB"/>
    <w:rsid w:val="00FD7660"/>
    <w:rsid w:val="00FE052F"/>
    <w:rsid w:val="00FE0655"/>
    <w:rsid w:val="00FE1CC7"/>
    <w:rsid w:val="00FE2365"/>
    <w:rsid w:val="00FE37D7"/>
    <w:rsid w:val="00FE4C7B"/>
    <w:rsid w:val="00FE7336"/>
    <w:rsid w:val="00FE787C"/>
    <w:rsid w:val="00FF33F8"/>
    <w:rsid w:val="00FF37F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45281"/>
  <w15:chartTrackingRefBased/>
  <w15:docId w15:val="{DC3DBEB1-5B5B-417D-AEDA-1083A456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numbering" w:customStyle="1" w:styleId="NoList1">
    <w:name w:val="No List1"/>
    <w:next w:val="NoList"/>
    <w:uiPriority w:val="99"/>
    <w:semiHidden/>
    <w:unhideWhenUsed/>
    <w:rsid w:val="00E718C3"/>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45D93C72-052F-4C31-BB9B-F2BB328FC4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FE891B0-FA01-4F4F-9837-34F8A95A1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4AB6-5E4B-476E-8EB6-5D7E4DB11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TotalTime>
  <Pages>22</Pages>
  <Words>10452</Words>
  <Characters>59581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Siva Muruganathan</cp:lastModifiedBy>
  <cp:revision>6</cp:revision>
  <cp:lastPrinted>2022-02-09T01:59:00Z</cp:lastPrinted>
  <dcterms:created xsi:type="dcterms:W3CDTF">2022-02-14T22:23:00Z</dcterms:created>
  <dcterms:modified xsi:type="dcterms:W3CDTF">2022-02-14T22:39:00Z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